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486068" w:rsidRDefault="00486068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4D89B9D7" w14:textId="77777777" w:rsidR="00486068" w:rsidRDefault="00ED6C5B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地下换热站板换清洗工程</w:t>
      </w:r>
    </w:p>
    <w:p w14:paraId="2E0A6C7E" w14:textId="77777777" w:rsidR="00486068" w:rsidRDefault="00486068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486068" w:rsidRDefault="00486068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486068" w:rsidRDefault="00486068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486068" w:rsidRDefault="00ED6C5B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486068" w:rsidRDefault="00486068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486068" w:rsidRDefault="00486068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486068" w:rsidRDefault="00486068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486068" w:rsidRDefault="00486068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C057DA1" w14:textId="77777777" w:rsidR="00486068" w:rsidRDefault="00486068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486068" w:rsidRDefault="00486068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486068" w:rsidRDefault="00486068">
      <w:pPr>
        <w:spacing w:line="360" w:lineRule="auto"/>
        <w:rPr>
          <w:rFonts w:ascii="仿宋_GB2312" w:hAnsi="仿宋_GB2312" w:cs="仿宋_GB2312"/>
          <w:sz w:val="52"/>
        </w:rPr>
      </w:pPr>
    </w:p>
    <w:p w14:paraId="2B97CCE6" w14:textId="77777777" w:rsidR="00486068" w:rsidRDefault="00ED6C5B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1C774AD8" w14:textId="77777777" w:rsidR="00486068" w:rsidRDefault="00ED6C5B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0E56E5C9" w14:textId="77777777" w:rsidR="00486068" w:rsidRDefault="00486068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5B8C2E58" w14:textId="77777777" w:rsidR="00486068" w:rsidRDefault="00486068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4860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486068" w:rsidRDefault="00ED6C5B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486068" w:rsidRDefault="00486068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40"/>
        <w:gridCol w:w="2170"/>
        <w:gridCol w:w="2256"/>
      </w:tblGrid>
      <w:tr w:rsidR="00486068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08E6D2B5" w14:textId="77777777" w:rsidR="00486068" w:rsidRDefault="00ED6C5B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地下换热站板换清洗</w:t>
            </w:r>
            <w:r>
              <w:rPr>
                <w:rFonts w:ascii="仿宋_GB2312" w:hint="eastAsia"/>
                <w:b/>
                <w:sz w:val="28"/>
                <w:szCs w:val="28"/>
              </w:rPr>
              <w:t>工程</w:t>
            </w:r>
          </w:p>
        </w:tc>
      </w:tr>
      <w:tr w:rsidR="00486068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486068" w:rsidRDefault="00ED6C5B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486068" w14:paraId="6B21CE50" w14:textId="77777777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14:paraId="09FDC487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2170" w:type="dxa"/>
            <w:vAlign w:val="center"/>
          </w:tcPr>
          <w:p w14:paraId="2CD70C6F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486068" w:rsidRDefault="00ED6C5B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486068" w14:paraId="62A4410B" w14:textId="77777777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14:paraId="4DCB3FBB" w14:textId="77777777" w:rsidR="00486068" w:rsidRDefault="00ED6C5B" w:rsidP="009911D6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712m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²</w:t>
            </w:r>
          </w:p>
        </w:tc>
        <w:tc>
          <w:tcPr>
            <w:tcW w:w="2170" w:type="dxa"/>
            <w:vAlign w:val="center"/>
          </w:tcPr>
          <w:p w14:paraId="2EFEFF24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486068" w:rsidRDefault="00ED6C5B" w:rsidP="009911D6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4.7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486068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486068" w:rsidRDefault="00ED6C5B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486068" w14:paraId="283A9DB9" w14:textId="77777777">
        <w:trPr>
          <w:trHeight w:hRule="exact" w:val="6191"/>
        </w:trPr>
        <w:tc>
          <w:tcPr>
            <w:tcW w:w="1908" w:type="dxa"/>
            <w:vAlign w:val="center"/>
          </w:tcPr>
          <w:p w14:paraId="50811FF2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65F8CAD3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、安全准备</w:t>
            </w:r>
          </w:p>
          <w:p w14:paraId="7C4DAB8C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切断电源、关闭板式换热器的进口和出口阀门、排空设备内的介质</w:t>
            </w:r>
          </w:p>
          <w:p w14:paraId="1096B989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、测量记录，测量并记录板束的压紧长度尺寸</w:t>
            </w:r>
          </w:p>
          <w:p w14:paraId="4C375E62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、卸下夹紧螺栓，取出板片，</w:t>
            </w:r>
          </w:p>
          <w:p w14:paraId="2B433442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逐一取出换热板片，取下各板片上的密封垫片。</w:t>
            </w:r>
          </w:p>
          <w:p w14:paraId="7725F8D3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、清理密封槽内的残余粘结剂，‌确保槽内干净无杂物。</w:t>
            </w:r>
          </w:p>
          <w:p w14:paraId="440BDB9F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、清洗板片，对取下的板片进行清洗，采用化学清洗剂、高压水枪清洗</w:t>
            </w:r>
          </w:p>
          <w:p w14:paraId="2A1172CF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6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、用灯光或渗透法检查板片是否有裂纹、穿孔、凹坑或变形等损坏情况。</w:t>
            </w:r>
          </w:p>
          <w:p w14:paraId="7B1F5668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7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、更换密封垫片、如需更换新垫片、先用丙酮或其他酮类有机溶剂将垫片槽擦净，再将粘接剂均匀涂在板片密封槽里，安装新垫片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。</w:t>
            </w:r>
          </w:p>
          <w:p w14:paraId="3D3AB779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/>
                <w:sz w:val="30"/>
                <w:szCs w:val="30"/>
              </w:rPr>
              <w:t>注意：清洗过程中包含更换损坏的垫子</w:t>
            </w:r>
          </w:p>
        </w:tc>
      </w:tr>
      <w:tr w:rsidR="00486068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486068" w:rsidRDefault="00ED6C5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结算方式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0DC19B6C" w:rsidR="00486068" w:rsidRDefault="009911D6">
            <w:pPr>
              <w:pStyle w:val="a5"/>
              <w:adjustRightInd w:val="0"/>
              <w:snapToGrid w:val="0"/>
              <w:ind w:firstLineChars="0" w:firstLine="0"/>
              <w:rPr>
                <w:rFonts w:ascii="仿宋_GB2312" w:hint="eastAsia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总价包死</w:t>
            </w:r>
            <w:bookmarkStart w:id="0" w:name="_GoBack"/>
            <w:bookmarkEnd w:id="0"/>
          </w:p>
        </w:tc>
      </w:tr>
    </w:tbl>
    <w:p w14:paraId="69F4764C" w14:textId="77777777" w:rsidR="00486068" w:rsidRDefault="00486068">
      <w:pPr>
        <w:jc w:val="center"/>
      </w:pPr>
    </w:p>
    <w:sectPr w:rsidR="00486068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77733" w14:textId="77777777" w:rsidR="00ED6C5B" w:rsidRDefault="00ED6C5B">
      <w:r>
        <w:separator/>
      </w:r>
    </w:p>
  </w:endnote>
  <w:endnote w:type="continuationSeparator" w:id="0">
    <w:p w14:paraId="3ECA71A9" w14:textId="77777777" w:rsidR="00ED6C5B" w:rsidRDefault="00ED6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486068" w:rsidRDefault="00ED6C5B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486068" w:rsidRDefault="004860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57EEB" w14:textId="77777777" w:rsidR="009911D6" w:rsidRDefault="009911D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D4C82C" w14:textId="77777777" w:rsidR="009911D6" w:rsidRDefault="009911D6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486068" w:rsidRDefault="00ED6C5B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9911D6">
      <w:rPr>
        <w:rStyle w:val="ab"/>
        <w:noProof/>
      </w:rPr>
      <w:t>1</w:t>
    </w:r>
    <w:r>
      <w:fldChar w:fldCharType="end"/>
    </w:r>
  </w:p>
  <w:p w14:paraId="0CFC850D" w14:textId="77777777" w:rsidR="00486068" w:rsidRDefault="00486068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1B7C9" w14:textId="77777777" w:rsidR="00ED6C5B" w:rsidRDefault="00ED6C5B">
      <w:r>
        <w:separator/>
      </w:r>
    </w:p>
  </w:footnote>
  <w:footnote w:type="continuationSeparator" w:id="0">
    <w:p w14:paraId="02E05583" w14:textId="77777777" w:rsidR="00ED6C5B" w:rsidRDefault="00ED6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E6730" w14:textId="77777777" w:rsidR="009911D6" w:rsidRDefault="009911D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486068" w:rsidRDefault="00486068" w:rsidP="009911D6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FBEDC" w14:textId="77777777" w:rsidR="009911D6" w:rsidRDefault="009911D6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486068" w:rsidRDefault="00486068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86068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11D6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D6C5B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314369E"/>
    <w:rsid w:val="03CF3A69"/>
    <w:rsid w:val="040C7957"/>
    <w:rsid w:val="042F62B6"/>
    <w:rsid w:val="05A14F91"/>
    <w:rsid w:val="05B747B5"/>
    <w:rsid w:val="061E4834"/>
    <w:rsid w:val="06334642"/>
    <w:rsid w:val="0648365F"/>
    <w:rsid w:val="066606B5"/>
    <w:rsid w:val="075E313A"/>
    <w:rsid w:val="08803584"/>
    <w:rsid w:val="08DA7138"/>
    <w:rsid w:val="0A434999"/>
    <w:rsid w:val="0AF023FF"/>
    <w:rsid w:val="0B786794"/>
    <w:rsid w:val="0B7F5D75"/>
    <w:rsid w:val="0B955598"/>
    <w:rsid w:val="0BD465DB"/>
    <w:rsid w:val="0D1B387B"/>
    <w:rsid w:val="0D442DD2"/>
    <w:rsid w:val="0E19425F"/>
    <w:rsid w:val="0EC71F0D"/>
    <w:rsid w:val="0F1467D4"/>
    <w:rsid w:val="10D64689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E37346"/>
    <w:rsid w:val="165A3666"/>
    <w:rsid w:val="16C25623"/>
    <w:rsid w:val="16C55571"/>
    <w:rsid w:val="171C6B6E"/>
    <w:rsid w:val="17606A5A"/>
    <w:rsid w:val="17A50911"/>
    <w:rsid w:val="18F558C8"/>
    <w:rsid w:val="194F45EA"/>
    <w:rsid w:val="196547FC"/>
    <w:rsid w:val="19B04DEE"/>
    <w:rsid w:val="19C07C84"/>
    <w:rsid w:val="19FC4B99"/>
    <w:rsid w:val="1A3A7A37"/>
    <w:rsid w:val="1B9B0F04"/>
    <w:rsid w:val="1BFB4306"/>
    <w:rsid w:val="1C986C96"/>
    <w:rsid w:val="1C99656B"/>
    <w:rsid w:val="1CC161ED"/>
    <w:rsid w:val="1D1125A5"/>
    <w:rsid w:val="1DC55869"/>
    <w:rsid w:val="1E1E31CB"/>
    <w:rsid w:val="1EC65D3D"/>
    <w:rsid w:val="1FC61D6D"/>
    <w:rsid w:val="206550E2"/>
    <w:rsid w:val="20AA2CDD"/>
    <w:rsid w:val="20DB1879"/>
    <w:rsid w:val="21294361"/>
    <w:rsid w:val="21F26E49"/>
    <w:rsid w:val="22266AF2"/>
    <w:rsid w:val="22673393"/>
    <w:rsid w:val="2305495A"/>
    <w:rsid w:val="247D50F0"/>
    <w:rsid w:val="248C6698"/>
    <w:rsid w:val="24B77ED6"/>
    <w:rsid w:val="255B2F57"/>
    <w:rsid w:val="257A00AF"/>
    <w:rsid w:val="25D56865"/>
    <w:rsid w:val="268D0EEE"/>
    <w:rsid w:val="26EA00EF"/>
    <w:rsid w:val="271E5FEA"/>
    <w:rsid w:val="277F117F"/>
    <w:rsid w:val="284101E2"/>
    <w:rsid w:val="28470748"/>
    <w:rsid w:val="285717B4"/>
    <w:rsid w:val="2B5841C1"/>
    <w:rsid w:val="2CBC0CB9"/>
    <w:rsid w:val="2D39592C"/>
    <w:rsid w:val="2E011250"/>
    <w:rsid w:val="2E045F3A"/>
    <w:rsid w:val="2F923A19"/>
    <w:rsid w:val="2FE95D01"/>
    <w:rsid w:val="30E107B4"/>
    <w:rsid w:val="311E37B6"/>
    <w:rsid w:val="312E1520"/>
    <w:rsid w:val="31464ABB"/>
    <w:rsid w:val="31ED3189"/>
    <w:rsid w:val="322C5A5F"/>
    <w:rsid w:val="322F554F"/>
    <w:rsid w:val="33323549"/>
    <w:rsid w:val="34CE1050"/>
    <w:rsid w:val="35F5085E"/>
    <w:rsid w:val="36617CA1"/>
    <w:rsid w:val="369762AB"/>
    <w:rsid w:val="36D52B69"/>
    <w:rsid w:val="36EF34FF"/>
    <w:rsid w:val="37702892"/>
    <w:rsid w:val="37D01583"/>
    <w:rsid w:val="3848736B"/>
    <w:rsid w:val="3AEF031F"/>
    <w:rsid w:val="3B4E2EEA"/>
    <w:rsid w:val="3B8E367D"/>
    <w:rsid w:val="3B903503"/>
    <w:rsid w:val="3BBF16F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D2798E"/>
    <w:rsid w:val="3F0D4E6A"/>
    <w:rsid w:val="3F3C12AC"/>
    <w:rsid w:val="3F406FEE"/>
    <w:rsid w:val="3FCC6AD3"/>
    <w:rsid w:val="4045086F"/>
    <w:rsid w:val="40550877"/>
    <w:rsid w:val="41936143"/>
    <w:rsid w:val="44000AFA"/>
    <w:rsid w:val="446077EA"/>
    <w:rsid w:val="44D53D34"/>
    <w:rsid w:val="45A656D1"/>
    <w:rsid w:val="47321912"/>
    <w:rsid w:val="483416BA"/>
    <w:rsid w:val="48B85E47"/>
    <w:rsid w:val="49C820BA"/>
    <w:rsid w:val="4A4536BD"/>
    <w:rsid w:val="4AE83A8E"/>
    <w:rsid w:val="4B7F0E9E"/>
    <w:rsid w:val="4CD66B25"/>
    <w:rsid w:val="4CEE0089"/>
    <w:rsid w:val="4D043409"/>
    <w:rsid w:val="4D9C1893"/>
    <w:rsid w:val="4DA1334D"/>
    <w:rsid w:val="4DA22C22"/>
    <w:rsid w:val="4EF86F9D"/>
    <w:rsid w:val="4EFF657E"/>
    <w:rsid w:val="4F9547EC"/>
    <w:rsid w:val="4F9B1E14"/>
    <w:rsid w:val="501A61F2"/>
    <w:rsid w:val="512247A5"/>
    <w:rsid w:val="51695F30"/>
    <w:rsid w:val="5244074B"/>
    <w:rsid w:val="530A729F"/>
    <w:rsid w:val="554F7B33"/>
    <w:rsid w:val="555111B5"/>
    <w:rsid w:val="55E97640"/>
    <w:rsid w:val="564F2EB5"/>
    <w:rsid w:val="57E24C8E"/>
    <w:rsid w:val="57FF75EE"/>
    <w:rsid w:val="58733B38"/>
    <w:rsid w:val="597E2795"/>
    <w:rsid w:val="5A8B33BB"/>
    <w:rsid w:val="5B433C96"/>
    <w:rsid w:val="5C583771"/>
    <w:rsid w:val="5D211DB5"/>
    <w:rsid w:val="5D283143"/>
    <w:rsid w:val="5D8365CC"/>
    <w:rsid w:val="5E2F22B0"/>
    <w:rsid w:val="5EBF1885"/>
    <w:rsid w:val="5EDB72B0"/>
    <w:rsid w:val="5F221E14"/>
    <w:rsid w:val="60A46F85"/>
    <w:rsid w:val="61BB25E6"/>
    <w:rsid w:val="63BC45E5"/>
    <w:rsid w:val="63C65464"/>
    <w:rsid w:val="63C94F54"/>
    <w:rsid w:val="64237D42"/>
    <w:rsid w:val="65515894"/>
    <w:rsid w:val="655A40B6"/>
    <w:rsid w:val="65DF45BB"/>
    <w:rsid w:val="666B22F3"/>
    <w:rsid w:val="669435F8"/>
    <w:rsid w:val="67165AED"/>
    <w:rsid w:val="67281F92"/>
    <w:rsid w:val="689C49E5"/>
    <w:rsid w:val="694D5CE0"/>
    <w:rsid w:val="6AF50F9A"/>
    <w:rsid w:val="6AF64881"/>
    <w:rsid w:val="6B413622"/>
    <w:rsid w:val="6C944351"/>
    <w:rsid w:val="6CA1081C"/>
    <w:rsid w:val="6DBB47E0"/>
    <w:rsid w:val="6E0E1EE1"/>
    <w:rsid w:val="6E9F6864"/>
    <w:rsid w:val="6EC46A44"/>
    <w:rsid w:val="6EC802E2"/>
    <w:rsid w:val="6EDC3D8E"/>
    <w:rsid w:val="6F065805"/>
    <w:rsid w:val="6F196D90"/>
    <w:rsid w:val="6F213E96"/>
    <w:rsid w:val="6F285225"/>
    <w:rsid w:val="6FC84312"/>
    <w:rsid w:val="710B6BAC"/>
    <w:rsid w:val="71EF0548"/>
    <w:rsid w:val="722515A8"/>
    <w:rsid w:val="72861093"/>
    <w:rsid w:val="72A9667D"/>
    <w:rsid w:val="72D82ABE"/>
    <w:rsid w:val="72F769C5"/>
    <w:rsid w:val="731C6E4F"/>
    <w:rsid w:val="73335F46"/>
    <w:rsid w:val="739B4217"/>
    <w:rsid w:val="73AB01D2"/>
    <w:rsid w:val="73CF7C0D"/>
    <w:rsid w:val="7478715B"/>
    <w:rsid w:val="74EC6556"/>
    <w:rsid w:val="76053BCA"/>
    <w:rsid w:val="760616F0"/>
    <w:rsid w:val="76426BCC"/>
    <w:rsid w:val="76AF7FDA"/>
    <w:rsid w:val="76E01F41"/>
    <w:rsid w:val="77860D3A"/>
    <w:rsid w:val="78232A2D"/>
    <w:rsid w:val="78A82F32"/>
    <w:rsid w:val="7ACF0C4A"/>
    <w:rsid w:val="7BB67714"/>
    <w:rsid w:val="7C5C4760"/>
    <w:rsid w:val="7D8201F6"/>
    <w:rsid w:val="7DDF73F6"/>
    <w:rsid w:val="7E553E43"/>
    <w:rsid w:val="7F475253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>P R C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13</cp:revision>
  <cp:lastPrinted>2024-07-30T06:57:00Z</cp:lastPrinted>
  <dcterms:created xsi:type="dcterms:W3CDTF">2024-07-23T11:09:00Z</dcterms:created>
  <dcterms:modified xsi:type="dcterms:W3CDTF">2024-07-30T06:57:00Z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FCCD485ECA5C42BF8EF54B15C4127D44_13</vt:lpwstr>
  </property>
</Properties>
</file>