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4204B" w14:textId="77777777" w:rsidR="00A86D35" w:rsidRDefault="00A86D35">
      <w:pPr>
        <w:pStyle w:val="a6"/>
        <w:spacing w:line="360" w:lineRule="auto"/>
        <w:rPr>
          <w:rFonts w:ascii="黑体" w:eastAsia="黑体" w:hint="default"/>
          <w:b/>
          <w:sz w:val="52"/>
        </w:rPr>
      </w:pPr>
    </w:p>
    <w:p w14:paraId="286C0594" w14:textId="78A39464" w:rsidR="000C6CB1" w:rsidRDefault="003F3318">
      <w:pPr>
        <w:spacing w:line="360" w:lineRule="auto"/>
        <w:ind w:leftChars="171" w:left="479"/>
        <w:jc w:val="center"/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学生宿舍楼太阳能</w:t>
      </w:r>
      <w:r w:rsidR="000C6CB1"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系统修缮及</w:t>
      </w:r>
    </w:p>
    <w:p w14:paraId="4D89B9D7" w14:textId="69CFA8A7" w:rsidR="00A86D35" w:rsidRDefault="003F3318" w:rsidP="000C6CB1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真空管</w:t>
      </w:r>
      <w:r w:rsidR="000C6CB1"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清洗水垢项目</w:t>
      </w:r>
    </w:p>
    <w:p w14:paraId="2E0A6C7E" w14:textId="77777777" w:rsidR="00A86D35" w:rsidRDefault="00A86D35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44"/>
          <w:szCs w:val="44"/>
        </w:rPr>
      </w:pPr>
    </w:p>
    <w:p w14:paraId="6316DEB7" w14:textId="77777777" w:rsidR="00A86D35" w:rsidRDefault="00A86D35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8B10F6F" w14:textId="77777777" w:rsidR="00A86D35" w:rsidRDefault="00A86D35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AF9ADDA" w14:textId="77777777" w:rsidR="00A86D35" w:rsidRDefault="003F3318">
      <w:pPr>
        <w:spacing w:line="360" w:lineRule="auto"/>
        <w:jc w:val="center"/>
        <w:rPr>
          <w:rFonts w:ascii="仿宋_GB2312" w:hAnsi="仿宋_GB2312" w:cs="仿宋_GB2312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仿宋_GB2312" w:hAnsi="仿宋_GB2312" w:cs="仿宋_GB2312" w:hint="eastAsia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招标文件</w:t>
      </w:r>
    </w:p>
    <w:p w14:paraId="4A2568A1" w14:textId="77777777" w:rsidR="00A86D35" w:rsidRDefault="00A86D35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5D4AA18D" w14:textId="77777777" w:rsidR="00A86D35" w:rsidRDefault="00A86D35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E3E0577" w14:textId="77777777" w:rsidR="00A86D35" w:rsidRDefault="00A86D35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7E86F76" w14:textId="77777777" w:rsidR="00A86D35" w:rsidRDefault="00A86D35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7D93DDA" w14:textId="77777777" w:rsidR="00A86D35" w:rsidRDefault="00A86D35">
      <w:pPr>
        <w:spacing w:line="360" w:lineRule="auto"/>
        <w:rPr>
          <w:rFonts w:ascii="仿宋_GB2312" w:hAnsi="仿宋_GB2312" w:cs="仿宋_GB2312"/>
          <w:sz w:val="52"/>
        </w:rPr>
      </w:pPr>
    </w:p>
    <w:p w14:paraId="4C62D92C" w14:textId="77777777" w:rsidR="00A86D35" w:rsidRDefault="00A86D35">
      <w:pPr>
        <w:spacing w:line="360" w:lineRule="auto"/>
        <w:rPr>
          <w:rFonts w:ascii="仿宋_GB2312" w:hAnsi="仿宋_GB2312" w:cs="仿宋_GB2312"/>
          <w:sz w:val="52"/>
        </w:rPr>
      </w:pPr>
    </w:p>
    <w:p w14:paraId="6C8BD29C" w14:textId="77777777" w:rsidR="00A86D35" w:rsidRDefault="003F3318">
      <w:pPr>
        <w:spacing w:line="560" w:lineRule="exact"/>
        <w:ind w:firstLineChars="600" w:firstLine="1800"/>
        <w:jc w:val="lef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招</w:t>
      </w:r>
      <w:r>
        <w:rPr>
          <w:rFonts w:ascii="仿宋_GB2312" w:hAnsi="仿宋_GB2312" w:cs="仿宋_GB2312" w:hint="eastAsia"/>
          <w:sz w:val="30"/>
          <w:szCs w:val="30"/>
        </w:rPr>
        <w:t xml:space="preserve">  </w:t>
      </w:r>
      <w:r>
        <w:rPr>
          <w:rFonts w:ascii="仿宋_GB2312" w:hAnsi="仿宋_GB2312" w:cs="仿宋_GB2312" w:hint="eastAsia"/>
          <w:sz w:val="30"/>
          <w:szCs w:val="30"/>
        </w:rPr>
        <w:t>标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单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位：</w:t>
      </w:r>
      <w:r>
        <w:rPr>
          <w:rFonts w:ascii="仿宋_GB2312" w:hAnsi="仿宋_GB2312" w:cs="仿宋_GB2312" w:hint="eastAsia"/>
          <w:sz w:val="30"/>
          <w:szCs w:val="30"/>
          <w:u w:val="single"/>
        </w:rPr>
        <w:t>山东省聊城第一中学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 </w:t>
      </w:r>
    </w:p>
    <w:p w14:paraId="6DB3590F" w14:textId="77777777" w:rsidR="00A86D35" w:rsidRDefault="003F3318">
      <w:pPr>
        <w:spacing w:line="560" w:lineRule="exact"/>
        <w:ind w:firstLineChars="600" w:firstLine="1920"/>
        <w:jc w:val="left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日</w:t>
      </w:r>
      <w:r>
        <w:rPr>
          <w:rFonts w:ascii="仿宋_GB2312" w:hAnsi="仿宋_GB2312" w:cs="仿宋_GB2312" w:hint="eastAsia"/>
          <w:sz w:val="32"/>
        </w:rPr>
        <w:t xml:space="preserve"> </w:t>
      </w:r>
      <w:r>
        <w:rPr>
          <w:rFonts w:ascii="仿宋_GB2312" w:hAnsi="仿宋_GB2312" w:cs="仿宋_GB2312" w:hint="eastAsia"/>
          <w:sz w:val="32"/>
        </w:rPr>
        <w:t xml:space="preserve">      </w:t>
      </w:r>
      <w:r>
        <w:rPr>
          <w:rFonts w:ascii="仿宋_GB2312" w:hAnsi="仿宋_GB2312" w:cs="仿宋_GB2312" w:hint="eastAsia"/>
          <w:sz w:val="32"/>
        </w:rPr>
        <w:t>期：</w:t>
      </w:r>
      <w:r>
        <w:rPr>
          <w:rFonts w:ascii="仿宋_GB2312" w:hAnsi="仿宋_GB2312" w:cs="仿宋_GB2312" w:hint="eastAsia"/>
          <w:sz w:val="32"/>
          <w:u w:val="single"/>
        </w:rPr>
        <w:t>2024</w:t>
      </w:r>
      <w:r>
        <w:rPr>
          <w:rFonts w:ascii="仿宋_GB2312" w:hAnsi="仿宋_GB2312" w:cs="仿宋_GB2312" w:hint="eastAsia"/>
          <w:sz w:val="32"/>
        </w:rPr>
        <w:t>年</w:t>
      </w:r>
      <w:r>
        <w:rPr>
          <w:rFonts w:ascii="仿宋_GB2312" w:hAnsi="仿宋_GB2312" w:cs="仿宋_GB2312" w:hint="eastAsia"/>
          <w:sz w:val="32"/>
          <w:u w:val="single"/>
        </w:rPr>
        <w:t xml:space="preserve"> 07 </w:t>
      </w:r>
      <w:r>
        <w:rPr>
          <w:rFonts w:ascii="仿宋_GB2312" w:hAnsi="仿宋_GB2312" w:cs="仿宋_GB2312" w:hint="eastAsia"/>
          <w:sz w:val="32"/>
        </w:rPr>
        <w:t>月</w:t>
      </w:r>
      <w:r>
        <w:rPr>
          <w:rFonts w:ascii="仿宋_GB2312" w:hAnsi="仿宋_GB2312" w:cs="仿宋_GB2312" w:hint="eastAsia"/>
          <w:sz w:val="32"/>
          <w:u w:val="single"/>
        </w:rPr>
        <w:t xml:space="preserve"> 24 </w:t>
      </w:r>
      <w:r>
        <w:rPr>
          <w:rFonts w:ascii="仿宋_GB2312" w:hAnsi="仿宋_GB2312" w:cs="仿宋_GB2312" w:hint="eastAsia"/>
          <w:sz w:val="32"/>
        </w:rPr>
        <w:t>日</w:t>
      </w:r>
    </w:p>
    <w:p w14:paraId="54491351" w14:textId="77777777" w:rsidR="00A86D35" w:rsidRDefault="00A86D35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</w:pPr>
    </w:p>
    <w:p w14:paraId="12EAB053" w14:textId="77777777" w:rsidR="00A86D35" w:rsidRDefault="00A86D35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  <w:sectPr w:rsidR="00A86D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7" w:h="16840"/>
          <w:pgMar w:top="1361" w:right="1417" w:bottom="1417" w:left="1418" w:header="851" w:footer="618" w:gutter="0"/>
          <w:pgNumType w:start="0"/>
          <w:cols w:space="720"/>
        </w:sectPr>
      </w:pPr>
    </w:p>
    <w:p w14:paraId="42C99F9E" w14:textId="77777777" w:rsidR="00A86D35" w:rsidRDefault="003F3318">
      <w:pPr>
        <w:pStyle w:val="30"/>
        <w:adjustRightInd w:val="0"/>
        <w:snapToGrid w:val="0"/>
        <w:spacing w:line="560" w:lineRule="exact"/>
        <w:ind w:leftChars="0" w:left="0"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、工程概况</w:t>
      </w:r>
    </w:p>
    <w:p w14:paraId="4613F1FA" w14:textId="77777777" w:rsidR="00A86D35" w:rsidRDefault="00A86D35">
      <w:pPr>
        <w:pStyle w:val="a5"/>
        <w:adjustRightInd w:val="0"/>
        <w:snapToGrid w:val="0"/>
        <w:spacing w:line="560" w:lineRule="exact"/>
        <w:ind w:firstLineChars="0" w:firstLine="0"/>
        <w:rPr>
          <w:rFonts w:ascii="楷体" w:eastAsia="楷体" w:hAnsi="楷体" w:cs="楷体"/>
          <w:bCs/>
          <w:sz w:val="32"/>
          <w:szCs w:val="32"/>
        </w:rPr>
      </w:pPr>
    </w:p>
    <w:tbl>
      <w:tblPr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595"/>
        <w:gridCol w:w="1915"/>
        <w:gridCol w:w="2256"/>
      </w:tblGrid>
      <w:tr w:rsidR="00A86D35" w14:paraId="40B302E0" w14:textId="77777777">
        <w:trPr>
          <w:trHeight w:hRule="exact" w:val="851"/>
        </w:trPr>
        <w:tc>
          <w:tcPr>
            <w:tcW w:w="1908" w:type="dxa"/>
            <w:vAlign w:val="center"/>
          </w:tcPr>
          <w:p w14:paraId="6C319FFD" w14:textId="77777777" w:rsidR="00A86D35" w:rsidRDefault="003F331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项目名称</w:t>
            </w:r>
          </w:p>
        </w:tc>
        <w:tc>
          <w:tcPr>
            <w:tcW w:w="6766" w:type="dxa"/>
            <w:gridSpan w:val="3"/>
            <w:vAlign w:val="center"/>
          </w:tcPr>
          <w:p w14:paraId="08E6D2B5" w14:textId="48703A15" w:rsidR="00A86D35" w:rsidRDefault="003F3318" w:rsidP="000C6CB1">
            <w:pPr>
              <w:pStyle w:val="a8"/>
              <w:adjustRightInd w:val="0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学生宿舍楼太阳能</w:t>
            </w:r>
            <w:r w:rsidR="000C6CB1">
              <w:rPr>
                <w:rFonts w:ascii="仿宋_GB2312" w:hint="eastAsia"/>
                <w:b/>
                <w:sz w:val="28"/>
                <w:szCs w:val="28"/>
              </w:rPr>
              <w:t>系统修缮及</w:t>
            </w:r>
            <w:r>
              <w:rPr>
                <w:rFonts w:ascii="仿宋_GB2312" w:hint="eastAsia"/>
                <w:b/>
                <w:sz w:val="28"/>
                <w:szCs w:val="28"/>
              </w:rPr>
              <w:t>真空管清洗水垢</w:t>
            </w:r>
            <w:r w:rsidR="000C6CB1">
              <w:rPr>
                <w:rFonts w:ascii="仿宋_GB2312" w:hint="eastAsia"/>
                <w:b/>
                <w:sz w:val="28"/>
                <w:szCs w:val="28"/>
              </w:rPr>
              <w:t>项目</w:t>
            </w:r>
          </w:p>
        </w:tc>
      </w:tr>
      <w:tr w:rsidR="00A86D35" w14:paraId="7968A8AC" w14:textId="77777777">
        <w:trPr>
          <w:trHeight w:hRule="exact" w:val="787"/>
        </w:trPr>
        <w:tc>
          <w:tcPr>
            <w:tcW w:w="1908" w:type="dxa"/>
            <w:vAlign w:val="center"/>
          </w:tcPr>
          <w:p w14:paraId="74F8DB7A" w14:textId="77777777" w:rsidR="00A86D35" w:rsidRDefault="003F331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工程地点</w:t>
            </w:r>
          </w:p>
        </w:tc>
        <w:tc>
          <w:tcPr>
            <w:tcW w:w="6766" w:type="dxa"/>
            <w:gridSpan w:val="3"/>
            <w:vAlign w:val="center"/>
          </w:tcPr>
          <w:p w14:paraId="7F36032B" w14:textId="77777777" w:rsidR="00A86D35" w:rsidRDefault="003F3318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聊城一中新校区</w:t>
            </w:r>
          </w:p>
        </w:tc>
      </w:tr>
      <w:tr w:rsidR="00A86D35" w14:paraId="6B21CE50" w14:textId="77777777" w:rsidTr="000C6CB1">
        <w:trPr>
          <w:trHeight w:hRule="exact" w:val="851"/>
        </w:trPr>
        <w:tc>
          <w:tcPr>
            <w:tcW w:w="1908" w:type="dxa"/>
            <w:vAlign w:val="center"/>
          </w:tcPr>
          <w:p w14:paraId="5CAA23E5" w14:textId="77777777" w:rsidR="00A86D35" w:rsidRDefault="003F331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资金来源</w:t>
            </w:r>
          </w:p>
        </w:tc>
        <w:tc>
          <w:tcPr>
            <w:tcW w:w="2595" w:type="dxa"/>
            <w:vAlign w:val="center"/>
          </w:tcPr>
          <w:p w14:paraId="09FDC487" w14:textId="77777777" w:rsidR="00A86D35" w:rsidRDefault="003F331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财政</w:t>
            </w:r>
            <w:r>
              <w:rPr>
                <w:rFonts w:ascii="仿宋_GB2312" w:hint="eastAsia"/>
                <w:b/>
                <w:szCs w:val="28"/>
              </w:rPr>
              <w:t>资金</w:t>
            </w:r>
          </w:p>
        </w:tc>
        <w:tc>
          <w:tcPr>
            <w:tcW w:w="1915" w:type="dxa"/>
            <w:vAlign w:val="center"/>
          </w:tcPr>
          <w:p w14:paraId="2CD70C6F" w14:textId="77777777" w:rsidR="00A86D35" w:rsidRDefault="003F331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质量要求</w:t>
            </w:r>
          </w:p>
        </w:tc>
        <w:tc>
          <w:tcPr>
            <w:tcW w:w="2256" w:type="dxa"/>
            <w:vAlign w:val="center"/>
          </w:tcPr>
          <w:p w14:paraId="0CC91650" w14:textId="77777777" w:rsidR="00A86D35" w:rsidRDefault="003F3318">
            <w:pPr>
              <w:pStyle w:val="a5"/>
              <w:adjustRightInd w:val="0"/>
              <w:snapToGrid w:val="0"/>
              <w:ind w:leftChars="-42" w:left="-3" w:hangingChars="41" w:hanging="115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合格</w:t>
            </w:r>
          </w:p>
        </w:tc>
      </w:tr>
      <w:tr w:rsidR="00A86D35" w14:paraId="62A4410B" w14:textId="77777777" w:rsidTr="000C6CB1">
        <w:trPr>
          <w:trHeight w:hRule="exact" w:val="851"/>
        </w:trPr>
        <w:tc>
          <w:tcPr>
            <w:tcW w:w="1908" w:type="dxa"/>
            <w:vAlign w:val="center"/>
          </w:tcPr>
          <w:p w14:paraId="11F3BCB0" w14:textId="77777777" w:rsidR="00A86D35" w:rsidRDefault="003F331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工程量</w:t>
            </w:r>
          </w:p>
        </w:tc>
        <w:tc>
          <w:tcPr>
            <w:tcW w:w="2595" w:type="dxa"/>
            <w:vAlign w:val="center"/>
          </w:tcPr>
          <w:p w14:paraId="4DCB3FBB" w14:textId="1C1128FE" w:rsidR="00A86D35" w:rsidRDefault="000C6CB1" w:rsidP="000C6CB1">
            <w:pPr>
              <w:pStyle w:val="a5"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11套系统，</w:t>
            </w:r>
            <w:r w:rsidR="003F3318">
              <w:rPr>
                <w:rFonts w:ascii="宋体" w:eastAsia="宋体" w:hAnsi="宋体" w:cs="宋体" w:hint="eastAsia"/>
                <w:b/>
                <w:szCs w:val="28"/>
              </w:rPr>
              <w:t>约</w:t>
            </w:r>
            <w:r w:rsidR="003F3318">
              <w:rPr>
                <w:rFonts w:ascii="宋体" w:eastAsia="宋体" w:hAnsi="宋体" w:cs="宋体" w:hint="eastAsia"/>
                <w:b/>
                <w:szCs w:val="28"/>
              </w:rPr>
              <w:t>12000</w:t>
            </w:r>
            <w:r w:rsidR="003F3318">
              <w:rPr>
                <w:rFonts w:ascii="宋体" w:eastAsia="宋体" w:hAnsi="宋体" w:cs="宋体" w:hint="eastAsia"/>
                <w:b/>
                <w:szCs w:val="28"/>
              </w:rPr>
              <w:t>根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太阳能管</w:t>
            </w:r>
          </w:p>
        </w:tc>
        <w:tc>
          <w:tcPr>
            <w:tcW w:w="1915" w:type="dxa"/>
            <w:vAlign w:val="center"/>
          </w:tcPr>
          <w:p w14:paraId="2EFEFF24" w14:textId="77777777" w:rsidR="00A86D35" w:rsidRDefault="003F331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工程估算造价</w:t>
            </w:r>
          </w:p>
        </w:tc>
        <w:tc>
          <w:tcPr>
            <w:tcW w:w="2256" w:type="dxa"/>
            <w:vAlign w:val="center"/>
          </w:tcPr>
          <w:p w14:paraId="33979DCF" w14:textId="77777777" w:rsidR="00A86D35" w:rsidRDefault="003F3318" w:rsidP="000C6CB1">
            <w:pPr>
              <w:pStyle w:val="a5"/>
              <w:adjustRightInd w:val="0"/>
              <w:snapToGrid w:val="0"/>
              <w:ind w:firstLine="562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7.8</w:t>
            </w:r>
            <w:r>
              <w:rPr>
                <w:rFonts w:ascii="仿宋_GB2312" w:hint="eastAsia"/>
                <w:b/>
                <w:szCs w:val="28"/>
              </w:rPr>
              <w:t>万元</w:t>
            </w:r>
          </w:p>
        </w:tc>
      </w:tr>
      <w:tr w:rsidR="00A86D35" w14:paraId="0C58BDE3" w14:textId="77777777">
        <w:trPr>
          <w:cantSplit/>
          <w:trHeight w:hRule="exact" w:val="1166"/>
        </w:trPr>
        <w:tc>
          <w:tcPr>
            <w:tcW w:w="1908" w:type="dxa"/>
            <w:vAlign w:val="center"/>
          </w:tcPr>
          <w:p w14:paraId="5B315564" w14:textId="77777777" w:rsidR="00A86D35" w:rsidRDefault="003F331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计划工期</w:t>
            </w:r>
          </w:p>
        </w:tc>
        <w:tc>
          <w:tcPr>
            <w:tcW w:w="6766" w:type="dxa"/>
            <w:gridSpan w:val="3"/>
            <w:vAlign w:val="center"/>
          </w:tcPr>
          <w:p w14:paraId="506FED62" w14:textId="77777777" w:rsidR="00A86D35" w:rsidRDefault="003F3318">
            <w:pPr>
              <w:rPr>
                <w:rFonts w:ascii="仿宋_GB2312"/>
                <w:szCs w:val="28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10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个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日历天</w:t>
            </w:r>
          </w:p>
        </w:tc>
      </w:tr>
      <w:tr w:rsidR="00A86D35" w14:paraId="283A9DB9" w14:textId="77777777" w:rsidTr="000C6CB1">
        <w:trPr>
          <w:trHeight w:hRule="exact" w:val="2004"/>
        </w:trPr>
        <w:tc>
          <w:tcPr>
            <w:tcW w:w="1908" w:type="dxa"/>
            <w:vAlign w:val="center"/>
          </w:tcPr>
          <w:p w14:paraId="50811FF2" w14:textId="77777777" w:rsidR="00A86D35" w:rsidRDefault="003F331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施工要求</w:t>
            </w:r>
          </w:p>
        </w:tc>
        <w:tc>
          <w:tcPr>
            <w:tcW w:w="6766" w:type="dxa"/>
            <w:gridSpan w:val="3"/>
            <w:vAlign w:val="center"/>
          </w:tcPr>
          <w:p w14:paraId="147125A0" w14:textId="41057E84" w:rsidR="000C6CB1" w:rsidRDefault="003F3318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 w:hint="eastAsia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1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、</w:t>
            </w:r>
            <w:r w:rsidR="000C6CB1">
              <w:rPr>
                <w:rFonts w:ascii="仿宋_GB2312" w:hAnsi="宋体" w:cs="宋体" w:hint="eastAsia"/>
                <w:bCs/>
                <w:sz w:val="30"/>
                <w:szCs w:val="30"/>
              </w:rPr>
              <w:t>系统维护修缮至正常使用状态</w:t>
            </w:r>
          </w:p>
          <w:p w14:paraId="04B98B3E" w14:textId="0F20997E" w:rsidR="00A86D35" w:rsidRDefault="000C6CB1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2、</w:t>
            </w:r>
            <w:r w:rsidR="003F3318">
              <w:rPr>
                <w:rFonts w:ascii="仿宋_GB2312" w:hAnsi="宋体" w:cs="宋体" w:hint="eastAsia"/>
                <w:bCs/>
                <w:sz w:val="30"/>
                <w:szCs w:val="30"/>
              </w:rPr>
              <w:t>拆卸原太阳能管</w:t>
            </w:r>
          </w:p>
          <w:p w14:paraId="197DBB31" w14:textId="21E97DB2" w:rsidR="00A86D35" w:rsidRDefault="000C6CB1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3、</w:t>
            </w:r>
            <w:r w:rsidR="003F3318">
              <w:rPr>
                <w:rFonts w:ascii="仿宋_GB2312" w:hAnsi="宋体" w:cs="宋体" w:hint="eastAsia"/>
                <w:bCs/>
                <w:sz w:val="30"/>
                <w:szCs w:val="30"/>
              </w:rPr>
              <w:t>清除水垢</w:t>
            </w:r>
          </w:p>
          <w:p w14:paraId="13104315" w14:textId="527FE266" w:rsidR="00A86D35" w:rsidRDefault="000C6CB1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4</w:t>
            </w:r>
            <w:r w:rsidR="003F3318">
              <w:rPr>
                <w:rFonts w:ascii="仿宋_GB2312" w:hAnsi="宋体" w:cs="宋体" w:hint="eastAsia"/>
                <w:bCs/>
                <w:sz w:val="30"/>
                <w:szCs w:val="30"/>
              </w:rPr>
              <w:t>、更换损坏的太阳能管</w:t>
            </w:r>
          </w:p>
          <w:p w14:paraId="7B1F5668" w14:textId="716DBB13" w:rsidR="00A86D35" w:rsidRDefault="000C6CB1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5</w:t>
            </w:r>
            <w:r w:rsidR="003F3318">
              <w:rPr>
                <w:rFonts w:ascii="仿宋_GB2312" w:hAnsi="宋体" w:cs="宋体" w:hint="eastAsia"/>
                <w:bCs/>
                <w:sz w:val="30"/>
                <w:szCs w:val="30"/>
              </w:rPr>
              <w:t>、更换密封圈</w:t>
            </w:r>
          </w:p>
        </w:tc>
      </w:tr>
      <w:tr w:rsidR="00A86D35" w14:paraId="2E53969A" w14:textId="77777777">
        <w:trPr>
          <w:trHeight w:hRule="exact" w:val="1564"/>
        </w:trPr>
        <w:tc>
          <w:tcPr>
            <w:tcW w:w="1908" w:type="dxa"/>
            <w:vAlign w:val="center"/>
          </w:tcPr>
          <w:p w14:paraId="1E339480" w14:textId="77777777" w:rsidR="00A86D35" w:rsidRDefault="003F331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结算</w:t>
            </w:r>
          </w:p>
        </w:tc>
        <w:tc>
          <w:tcPr>
            <w:tcW w:w="6766" w:type="dxa"/>
            <w:gridSpan w:val="3"/>
            <w:vAlign w:val="center"/>
          </w:tcPr>
          <w:p w14:paraId="393C6786" w14:textId="6C6F7AD6" w:rsidR="00A86D35" w:rsidRDefault="000C6CB1">
            <w:pPr>
              <w:pStyle w:val="a5"/>
              <w:tabs>
                <w:tab w:val="left" w:pos="907"/>
              </w:tabs>
              <w:adjustRightInd w:val="0"/>
              <w:snapToGrid w:val="0"/>
              <w:ind w:firstLineChars="0" w:firstLine="0"/>
              <w:rPr>
                <w:rFonts w:ascii="仿宋_GB2312"/>
                <w:bCs/>
                <w:szCs w:val="28"/>
              </w:rPr>
            </w:pPr>
            <w:r>
              <w:rPr>
                <w:rFonts w:ascii="仿宋_GB2312" w:hint="eastAsia"/>
                <w:bCs/>
                <w:szCs w:val="28"/>
              </w:rPr>
              <w:t>总价包死</w:t>
            </w:r>
            <w:bookmarkStart w:id="0" w:name="_GoBack"/>
            <w:bookmarkEnd w:id="0"/>
          </w:p>
        </w:tc>
      </w:tr>
    </w:tbl>
    <w:p w14:paraId="69F4764C" w14:textId="77777777" w:rsidR="00A86D35" w:rsidRDefault="00A86D35">
      <w:pPr>
        <w:jc w:val="center"/>
      </w:pPr>
    </w:p>
    <w:sectPr w:rsidR="00A86D35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8F9BC" w14:textId="77777777" w:rsidR="003F3318" w:rsidRDefault="003F3318">
      <w:r>
        <w:separator/>
      </w:r>
    </w:p>
  </w:endnote>
  <w:endnote w:type="continuationSeparator" w:id="0">
    <w:p w14:paraId="3667BB14" w14:textId="77777777" w:rsidR="003F3318" w:rsidRDefault="003F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FEB1" w14:textId="77777777" w:rsidR="00A86D35" w:rsidRDefault="003F3318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7D5F6F56" w14:textId="77777777" w:rsidR="00A86D35" w:rsidRDefault="00A86D3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0377AB" w14:textId="77777777" w:rsidR="000C6CB1" w:rsidRDefault="000C6C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8C227" w14:textId="77777777" w:rsidR="000C6CB1" w:rsidRDefault="000C6CB1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D8A1" w14:textId="77777777" w:rsidR="00A86D35" w:rsidRDefault="003F3318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 w:rsidR="000C6CB1">
      <w:rPr>
        <w:rStyle w:val="ab"/>
        <w:noProof/>
      </w:rPr>
      <w:t>1</w:t>
    </w:r>
    <w:r>
      <w:fldChar w:fldCharType="end"/>
    </w:r>
  </w:p>
  <w:p w14:paraId="0CFC850D" w14:textId="77777777" w:rsidR="00A86D35" w:rsidRDefault="00A86D35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760FBE" w14:textId="77777777" w:rsidR="003F3318" w:rsidRDefault="003F3318">
      <w:r>
        <w:separator/>
      </w:r>
    </w:p>
  </w:footnote>
  <w:footnote w:type="continuationSeparator" w:id="0">
    <w:p w14:paraId="6D80312D" w14:textId="77777777" w:rsidR="003F3318" w:rsidRDefault="003F3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508F9" w14:textId="77777777" w:rsidR="000C6CB1" w:rsidRDefault="000C6CB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B086" w14:textId="77777777" w:rsidR="00A86D35" w:rsidRDefault="00A86D35" w:rsidP="000C6CB1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25EAE" w14:textId="77777777" w:rsidR="000C6CB1" w:rsidRDefault="000C6CB1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B6262" w14:textId="77777777" w:rsidR="00A86D35" w:rsidRDefault="00A86D35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42C9A"/>
    <w:multiLevelType w:val="multilevel"/>
    <w:tmpl w:val="45C42C9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MmUzMmQ4YWNiMWQ3MmY1ZmYxNGIwODFiYzI5NjUifQ=="/>
  </w:docVars>
  <w:rsids>
    <w:rsidRoot w:val="1388163E"/>
    <w:rsid w:val="00013462"/>
    <w:rsid w:val="00017BBE"/>
    <w:rsid w:val="000244C3"/>
    <w:rsid w:val="00040F69"/>
    <w:rsid w:val="00041C5C"/>
    <w:rsid w:val="00052A11"/>
    <w:rsid w:val="0007401D"/>
    <w:rsid w:val="00081ECB"/>
    <w:rsid w:val="00097347"/>
    <w:rsid w:val="00097CF5"/>
    <w:rsid w:val="000A0636"/>
    <w:rsid w:val="000A2348"/>
    <w:rsid w:val="000A2E32"/>
    <w:rsid w:val="000A7C72"/>
    <w:rsid w:val="000B2BFB"/>
    <w:rsid w:val="000B3975"/>
    <w:rsid w:val="000B44A4"/>
    <w:rsid w:val="000C65C7"/>
    <w:rsid w:val="000C67FA"/>
    <w:rsid w:val="000C6CB1"/>
    <w:rsid w:val="00110948"/>
    <w:rsid w:val="00122D47"/>
    <w:rsid w:val="0013573D"/>
    <w:rsid w:val="001362E3"/>
    <w:rsid w:val="001642E9"/>
    <w:rsid w:val="00167A83"/>
    <w:rsid w:val="00183065"/>
    <w:rsid w:val="001847D9"/>
    <w:rsid w:val="001850DA"/>
    <w:rsid w:val="001968CB"/>
    <w:rsid w:val="001975FC"/>
    <w:rsid w:val="001B112C"/>
    <w:rsid w:val="001B1C1D"/>
    <w:rsid w:val="001B55FA"/>
    <w:rsid w:val="001E25CB"/>
    <w:rsid w:val="001E71A9"/>
    <w:rsid w:val="002030DC"/>
    <w:rsid w:val="00210B1E"/>
    <w:rsid w:val="00211CC0"/>
    <w:rsid w:val="00226786"/>
    <w:rsid w:val="002421C0"/>
    <w:rsid w:val="00291473"/>
    <w:rsid w:val="00291FDB"/>
    <w:rsid w:val="00294161"/>
    <w:rsid w:val="002A4E2E"/>
    <w:rsid w:val="002A50FD"/>
    <w:rsid w:val="002C72C7"/>
    <w:rsid w:val="002E28C7"/>
    <w:rsid w:val="0031067D"/>
    <w:rsid w:val="00315A6D"/>
    <w:rsid w:val="00322774"/>
    <w:rsid w:val="003237F3"/>
    <w:rsid w:val="00325191"/>
    <w:rsid w:val="00340A0F"/>
    <w:rsid w:val="00340ABF"/>
    <w:rsid w:val="003452D6"/>
    <w:rsid w:val="0034697A"/>
    <w:rsid w:val="003529F2"/>
    <w:rsid w:val="00384AC5"/>
    <w:rsid w:val="0038735D"/>
    <w:rsid w:val="00390289"/>
    <w:rsid w:val="00394D0C"/>
    <w:rsid w:val="003A5EAE"/>
    <w:rsid w:val="003B48E1"/>
    <w:rsid w:val="003B7017"/>
    <w:rsid w:val="003C46BC"/>
    <w:rsid w:val="003E7111"/>
    <w:rsid w:val="003E7ACF"/>
    <w:rsid w:val="003F3318"/>
    <w:rsid w:val="003F551F"/>
    <w:rsid w:val="00405380"/>
    <w:rsid w:val="004140CD"/>
    <w:rsid w:val="00432C9C"/>
    <w:rsid w:val="00440F32"/>
    <w:rsid w:val="00441895"/>
    <w:rsid w:val="004438A5"/>
    <w:rsid w:val="00446333"/>
    <w:rsid w:val="004522BA"/>
    <w:rsid w:val="0045521D"/>
    <w:rsid w:val="00461FA2"/>
    <w:rsid w:val="00465035"/>
    <w:rsid w:val="00470870"/>
    <w:rsid w:val="00474B09"/>
    <w:rsid w:val="00482518"/>
    <w:rsid w:val="00483493"/>
    <w:rsid w:val="00485986"/>
    <w:rsid w:val="004A245B"/>
    <w:rsid w:val="004A2914"/>
    <w:rsid w:val="004A4546"/>
    <w:rsid w:val="004A4739"/>
    <w:rsid w:val="004A4D5B"/>
    <w:rsid w:val="004A64A7"/>
    <w:rsid w:val="004B4EE5"/>
    <w:rsid w:val="004C3F7A"/>
    <w:rsid w:val="004E50E0"/>
    <w:rsid w:val="004F338E"/>
    <w:rsid w:val="005030F4"/>
    <w:rsid w:val="0050797A"/>
    <w:rsid w:val="00511523"/>
    <w:rsid w:val="00515D41"/>
    <w:rsid w:val="0052459D"/>
    <w:rsid w:val="005245C4"/>
    <w:rsid w:val="005247B4"/>
    <w:rsid w:val="005248A6"/>
    <w:rsid w:val="0054458A"/>
    <w:rsid w:val="00570AB5"/>
    <w:rsid w:val="005742A9"/>
    <w:rsid w:val="00581425"/>
    <w:rsid w:val="00584935"/>
    <w:rsid w:val="005B7D58"/>
    <w:rsid w:val="005B7FAA"/>
    <w:rsid w:val="005C4483"/>
    <w:rsid w:val="005C7F1E"/>
    <w:rsid w:val="005F61AA"/>
    <w:rsid w:val="005F6D6E"/>
    <w:rsid w:val="0061513C"/>
    <w:rsid w:val="006167D2"/>
    <w:rsid w:val="0062017D"/>
    <w:rsid w:val="0062432E"/>
    <w:rsid w:val="00632A05"/>
    <w:rsid w:val="00633BC8"/>
    <w:rsid w:val="00642BD2"/>
    <w:rsid w:val="00643E5B"/>
    <w:rsid w:val="00644C53"/>
    <w:rsid w:val="006470E2"/>
    <w:rsid w:val="006510AE"/>
    <w:rsid w:val="006604A2"/>
    <w:rsid w:val="00676D9A"/>
    <w:rsid w:val="00691305"/>
    <w:rsid w:val="0069595B"/>
    <w:rsid w:val="006A6568"/>
    <w:rsid w:val="006A748C"/>
    <w:rsid w:val="006B030C"/>
    <w:rsid w:val="006B14EB"/>
    <w:rsid w:val="006C070E"/>
    <w:rsid w:val="006E3049"/>
    <w:rsid w:val="006E4397"/>
    <w:rsid w:val="006F2C36"/>
    <w:rsid w:val="006F586F"/>
    <w:rsid w:val="007013D5"/>
    <w:rsid w:val="0070163B"/>
    <w:rsid w:val="0071333C"/>
    <w:rsid w:val="0072021C"/>
    <w:rsid w:val="00743B51"/>
    <w:rsid w:val="00752014"/>
    <w:rsid w:val="0075419E"/>
    <w:rsid w:val="0075638B"/>
    <w:rsid w:val="00757AB8"/>
    <w:rsid w:val="00764353"/>
    <w:rsid w:val="00771BCD"/>
    <w:rsid w:val="00777330"/>
    <w:rsid w:val="0078322F"/>
    <w:rsid w:val="00797999"/>
    <w:rsid w:val="007A57EB"/>
    <w:rsid w:val="007A6F36"/>
    <w:rsid w:val="007B76AA"/>
    <w:rsid w:val="007C5823"/>
    <w:rsid w:val="007D4D53"/>
    <w:rsid w:val="007E7C16"/>
    <w:rsid w:val="0080349E"/>
    <w:rsid w:val="0080544C"/>
    <w:rsid w:val="008112CF"/>
    <w:rsid w:val="008140E2"/>
    <w:rsid w:val="0083390E"/>
    <w:rsid w:val="00842170"/>
    <w:rsid w:val="00843371"/>
    <w:rsid w:val="00851CF7"/>
    <w:rsid w:val="008520A7"/>
    <w:rsid w:val="008667B1"/>
    <w:rsid w:val="00871F80"/>
    <w:rsid w:val="00872E45"/>
    <w:rsid w:val="00874BA1"/>
    <w:rsid w:val="00885D54"/>
    <w:rsid w:val="008A645F"/>
    <w:rsid w:val="008B3206"/>
    <w:rsid w:val="008E265C"/>
    <w:rsid w:val="008E2A1D"/>
    <w:rsid w:val="008F4481"/>
    <w:rsid w:val="008F68AB"/>
    <w:rsid w:val="00902CD5"/>
    <w:rsid w:val="009040DF"/>
    <w:rsid w:val="00951D89"/>
    <w:rsid w:val="00952F43"/>
    <w:rsid w:val="00974969"/>
    <w:rsid w:val="00996B12"/>
    <w:rsid w:val="009A5061"/>
    <w:rsid w:val="009A7505"/>
    <w:rsid w:val="009B6CD8"/>
    <w:rsid w:val="009B6DD7"/>
    <w:rsid w:val="009B747D"/>
    <w:rsid w:val="009C4976"/>
    <w:rsid w:val="009D69CF"/>
    <w:rsid w:val="009E477E"/>
    <w:rsid w:val="009E7BE4"/>
    <w:rsid w:val="009F17CC"/>
    <w:rsid w:val="00A06164"/>
    <w:rsid w:val="00A15671"/>
    <w:rsid w:val="00A23DF6"/>
    <w:rsid w:val="00A34534"/>
    <w:rsid w:val="00A42943"/>
    <w:rsid w:val="00A64471"/>
    <w:rsid w:val="00A71AD7"/>
    <w:rsid w:val="00A81D91"/>
    <w:rsid w:val="00A86D35"/>
    <w:rsid w:val="00AA0D56"/>
    <w:rsid w:val="00AA1EB5"/>
    <w:rsid w:val="00AB01F4"/>
    <w:rsid w:val="00AB2C1D"/>
    <w:rsid w:val="00AB660C"/>
    <w:rsid w:val="00AC0913"/>
    <w:rsid w:val="00AD73A8"/>
    <w:rsid w:val="00AE2B6E"/>
    <w:rsid w:val="00AE3139"/>
    <w:rsid w:val="00AE75E7"/>
    <w:rsid w:val="00AF4487"/>
    <w:rsid w:val="00B059A1"/>
    <w:rsid w:val="00B06B3A"/>
    <w:rsid w:val="00B06BBE"/>
    <w:rsid w:val="00B0782B"/>
    <w:rsid w:val="00B175B5"/>
    <w:rsid w:val="00B24A8C"/>
    <w:rsid w:val="00B24DAD"/>
    <w:rsid w:val="00B271C8"/>
    <w:rsid w:val="00B31BE9"/>
    <w:rsid w:val="00B344D8"/>
    <w:rsid w:val="00B36807"/>
    <w:rsid w:val="00B40465"/>
    <w:rsid w:val="00B408C1"/>
    <w:rsid w:val="00B61F84"/>
    <w:rsid w:val="00B67D65"/>
    <w:rsid w:val="00B83BA8"/>
    <w:rsid w:val="00B96A5C"/>
    <w:rsid w:val="00BA57C1"/>
    <w:rsid w:val="00BA67F6"/>
    <w:rsid w:val="00BA696D"/>
    <w:rsid w:val="00BA7A84"/>
    <w:rsid w:val="00BB0C45"/>
    <w:rsid w:val="00BC3264"/>
    <w:rsid w:val="00C03EBE"/>
    <w:rsid w:val="00C16AFB"/>
    <w:rsid w:val="00C20EA1"/>
    <w:rsid w:val="00C30CCC"/>
    <w:rsid w:val="00C459A1"/>
    <w:rsid w:val="00C52A91"/>
    <w:rsid w:val="00C5389F"/>
    <w:rsid w:val="00C53C80"/>
    <w:rsid w:val="00C5459E"/>
    <w:rsid w:val="00C545FC"/>
    <w:rsid w:val="00C56670"/>
    <w:rsid w:val="00C60AE1"/>
    <w:rsid w:val="00C658FE"/>
    <w:rsid w:val="00C706C2"/>
    <w:rsid w:val="00C81F9D"/>
    <w:rsid w:val="00C9317D"/>
    <w:rsid w:val="00CA4C56"/>
    <w:rsid w:val="00CB32DA"/>
    <w:rsid w:val="00CB795C"/>
    <w:rsid w:val="00CB79E2"/>
    <w:rsid w:val="00CC1620"/>
    <w:rsid w:val="00CC45BD"/>
    <w:rsid w:val="00CE3036"/>
    <w:rsid w:val="00CE528B"/>
    <w:rsid w:val="00CF75D6"/>
    <w:rsid w:val="00D11A8E"/>
    <w:rsid w:val="00D128AD"/>
    <w:rsid w:val="00D15719"/>
    <w:rsid w:val="00D202DB"/>
    <w:rsid w:val="00D25D5E"/>
    <w:rsid w:val="00D26AA6"/>
    <w:rsid w:val="00D307E8"/>
    <w:rsid w:val="00D346DD"/>
    <w:rsid w:val="00D37C13"/>
    <w:rsid w:val="00D5041A"/>
    <w:rsid w:val="00D53B5D"/>
    <w:rsid w:val="00D75E43"/>
    <w:rsid w:val="00DB11B0"/>
    <w:rsid w:val="00DB3F29"/>
    <w:rsid w:val="00DB5735"/>
    <w:rsid w:val="00DD479D"/>
    <w:rsid w:val="00DD669A"/>
    <w:rsid w:val="00DD79DD"/>
    <w:rsid w:val="00DE0F0C"/>
    <w:rsid w:val="00DF6A61"/>
    <w:rsid w:val="00E01016"/>
    <w:rsid w:val="00E032B0"/>
    <w:rsid w:val="00E04F41"/>
    <w:rsid w:val="00E1084D"/>
    <w:rsid w:val="00E21759"/>
    <w:rsid w:val="00E25731"/>
    <w:rsid w:val="00E414DB"/>
    <w:rsid w:val="00E44E80"/>
    <w:rsid w:val="00E47E78"/>
    <w:rsid w:val="00E607AA"/>
    <w:rsid w:val="00E766B7"/>
    <w:rsid w:val="00E90FCA"/>
    <w:rsid w:val="00EA1ED2"/>
    <w:rsid w:val="00EA5E00"/>
    <w:rsid w:val="00EB4DFB"/>
    <w:rsid w:val="00EC22EB"/>
    <w:rsid w:val="00EC2700"/>
    <w:rsid w:val="00EE538F"/>
    <w:rsid w:val="00EF0C30"/>
    <w:rsid w:val="00F0170E"/>
    <w:rsid w:val="00F10215"/>
    <w:rsid w:val="00F155BA"/>
    <w:rsid w:val="00F21B0F"/>
    <w:rsid w:val="00F2271A"/>
    <w:rsid w:val="00F2614B"/>
    <w:rsid w:val="00F35864"/>
    <w:rsid w:val="00F553A8"/>
    <w:rsid w:val="00F667E8"/>
    <w:rsid w:val="00F82467"/>
    <w:rsid w:val="00F9158C"/>
    <w:rsid w:val="00FA32C9"/>
    <w:rsid w:val="00FA61CD"/>
    <w:rsid w:val="00FB3D04"/>
    <w:rsid w:val="00FB5B69"/>
    <w:rsid w:val="00FC296B"/>
    <w:rsid w:val="00FD3FD0"/>
    <w:rsid w:val="00FE2F17"/>
    <w:rsid w:val="00FF1D33"/>
    <w:rsid w:val="0314369E"/>
    <w:rsid w:val="03CF3A69"/>
    <w:rsid w:val="040C7957"/>
    <w:rsid w:val="042F62B6"/>
    <w:rsid w:val="05A14F91"/>
    <w:rsid w:val="05B747B5"/>
    <w:rsid w:val="061E4834"/>
    <w:rsid w:val="06334642"/>
    <w:rsid w:val="0648365F"/>
    <w:rsid w:val="066606B5"/>
    <w:rsid w:val="075E313A"/>
    <w:rsid w:val="08803584"/>
    <w:rsid w:val="08DA7138"/>
    <w:rsid w:val="0A434999"/>
    <w:rsid w:val="0AF023FF"/>
    <w:rsid w:val="0B786794"/>
    <w:rsid w:val="0B7F5D75"/>
    <w:rsid w:val="0B955598"/>
    <w:rsid w:val="0BD465DB"/>
    <w:rsid w:val="0C5032C0"/>
    <w:rsid w:val="0D1B387B"/>
    <w:rsid w:val="0D442DD2"/>
    <w:rsid w:val="0E19425F"/>
    <w:rsid w:val="0EC71F0D"/>
    <w:rsid w:val="0F1467D4"/>
    <w:rsid w:val="10D64689"/>
    <w:rsid w:val="126006AE"/>
    <w:rsid w:val="127C4DBC"/>
    <w:rsid w:val="127D7708"/>
    <w:rsid w:val="12CA1FCB"/>
    <w:rsid w:val="1388163E"/>
    <w:rsid w:val="13C407C9"/>
    <w:rsid w:val="14367481"/>
    <w:rsid w:val="144731A8"/>
    <w:rsid w:val="14B7032D"/>
    <w:rsid w:val="152F6116"/>
    <w:rsid w:val="153100E0"/>
    <w:rsid w:val="15E37346"/>
    <w:rsid w:val="165A3666"/>
    <w:rsid w:val="16C55571"/>
    <w:rsid w:val="171C6B6E"/>
    <w:rsid w:val="17606A5A"/>
    <w:rsid w:val="18F558C8"/>
    <w:rsid w:val="194F45EA"/>
    <w:rsid w:val="196547FC"/>
    <w:rsid w:val="19B04DEE"/>
    <w:rsid w:val="19C07C84"/>
    <w:rsid w:val="19FC4B99"/>
    <w:rsid w:val="1A3A7A37"/>
    <w:rsid w:val="1B9B0F04"/>
    <w:rsid w:val="1BFB4306"/>
    <w:rsid w:val="1C986C96"/>
    <w:rsid w:val="1C99656B"/>
    <w:rsid w:val="1CC161ED"/>
    <w:rsid w:val="1D1125A5"/>
    <w:rsid w:val="1E1E31CB"/>
    <w:rsid w:val="1EC65D3D"/>
    <w:rsid w:val="1FC61D6D"/>
    <w:rsid w:val="206550E2"/>
    <w:rsid w:val="20AA2CDD"/>
    <w:rsid w:val="20DB1879"/>
    <w:rsid w:val="21294361"/>
    <w:rsid w:val="21F26E49"/>
    <w:rsid w:val="22266AF2"/>
    <w:rsid w:val="22673393"/>
    <w:rsid w:val="2305495A"/>
    <w:rsid w:val="247D50F0"/>
    <w:rsid w:val="24B77ED6"/>
    <w:rsid w:val="255B2F57"/>
    <w:rsid w:val="257A00AF"/>
    <w:rsid w:val="25D56865"/>
    <w:rsid w:val="26EA00EF"/>
    <w:rsid w:val="271E5FEA"/>
    <w:rsid w:val="277F117F"/>
    <w:rsid w:val="284101E2"/>
    <w:rsid w:val="28470748"/>
    <w:rsid w:val="2B5841C1"/>
    <w:rsid w:val="2CBC0CB9"/>
    <w:rsid w:val="2D39592C"/>
    <w:rsid w:val="2E011250"/>
    <w:rsid w:val="2E045F3A"/>
    <w:rsid w:val="2F923A19"/>
    <w:rsid w:val="2FE95D01"/>
    <w:rsid w:val="30E107B4"/>
    <w:rsid w:val="311E37B6"/>
    <w:rsid w:val="312E1520"/>
    <w:rsid w:val="31464ABB"/>
    <w:rsid w:val="31931935"/>
    <w:rsid w:val="322C5A5F"/>
    <w:rsid w:val="33323549"/>
    <w:rsid w:val="34CE1050"/>
    <w:rsid w:val="35F5085E"/>
    <w:rsid w:val="36617CA1"/>
    <w:rsid w:val="369762AB"/>
    <w:rsid w:val="36D52B69"/>
    <w:rsid w:val="36EF34FF"/>
    <w:rsid w:val="37702892"/>
    <w:rsid w:val="37D01583"/>
    <w:rsid w:val="3848736B"/>
    <w:rsid w:val="38526F12"/>
    <w:rsid w:val="3AEF031F"/>
    <w:rsid w:val="3B4E2EEA"/>
    <w:rsid w:val="3B8E367D"/>
    <w:rsid w:val="3B903503"/>
    <w:rsid w:val="3BBF16F2"/>
    <w:rsid w:val="3BDA477E"/>
    <w:rsid w:val="3C6A5B02"/>
    <w:rsid w:val="3CCF1E09"/>
    <w:rsid w:val="3D4E71D1"/>
    <w:rsid w:val="3D6B7F55"/>
    <w:rsid w:val="3D9B618F"/>
    <w:rsid w:val="3DAE5EC2"/>
    <w:rsid w:val="3DCE3E6E"/>
    <w:rsid w:val="3DEC619B"/>
    <w:rsid w:val="3E2D328B"/>
    <w:rsid w:val="3E2E7003"/>
    <w:rsid w:val="3E3068D7"/>
    <w:rsid w:val="3E3F6B1A"/>
    <w:rsid w:val="3ED2798E"/>
    <w:rsid w:val="3F0D4E6A"/>
    <w:rsid w:val="3F406FEE"/>
    <w:rsid w:val="3FCC6AD3"/>
    <w:rsid w:val="41936143"/>
    <w:rsid w:val="44000AFA"/>
    <w:rsid w:val="446077EA"/>
    <w:rsid w:val="44D53D34"/>
    <w:rsid w:val="45A656D1"/>
    <w:rsid w:val="47321912"/>
    <w:rsid w:val="483416BA"/>
    <w:rsid w:val="48B85E47"/>
    <w:rsid w:val="49C820BA"/>
    <w:rsid w:val="4A4536BD"/>
    <w:rsid w:val="4AE83A8E"/>
    <w:rsid w:val="4B7F0E9E"/>
    <w:rsid w:val="4CD66B25"/>
    <w:rsid w:val="4CEE0089"/>
    <w:rsid w:val="4D043409"/>
    <w:rsid w:val="4D9C1893"/>
    <w:rsid w:val="4DA1334D"/>
    <w:rsid w:val="4DA22C22"/>
    <w:rsid w:val="4EF86F9D"/>
    <w:rsid w:val="4EFF657E"/>
    <w:rsid w:val="4F9547EC"/>
    <w:rsid w:val="4F9B1E14"/>
    <w:rsid w:val="501A61F2"/>
    <w:rsid w:val="512247A5"/>
    <w:rsid w:val="5244074B"/>
    <w:rsid w:val="530A729F"/>
    <w:rsid w:val="554F7B33"/>
    <w:rsid w:val="555111B5"/>
    <w:rsid w:val="55E97640"/>
    <w:rsid w:val="564F2EB5"/>
    <w:rsid w:val="57E24C8E"/>
    <w:rsid w:val="57FF75EE"/>
    <w:rsid w:val="58733B38"/>
    <w:rsid w:val="597E2795"/>
    <w:rsid w:val="5A8B33BB"/>
    <w:rsid w:val="5A9E1386"/>
    <w:rsid w:val="5B433C96"/>
    <w:rsid w:val="5C583771"/>
    <w:rsid w:val="5D211DB5"/>
    <w:rsid w:val="5D283143"/>
    <w:rsid w:val="5D8365CC"/>
    <w:rsid w:val="5E2F22B0"/>
    <w:rsid w:val="5EBF1885"/>
    <w:rsid w:val="5EDB72B0"/>
    <w:rsid w:val="60A46F85"/>
    <w:rsid w:val="61BB25E6"/>
    <w:rsid w:val="63BC45E5"/>
    <w:rsid w:val="63C65464"/>
    <w:rsid w:val="63C94F54"/>
    <w:rsid w:val="64237D42"/>
    <w:rsid w:val="65515894"/>
    <w:rsid w:val="655A40B6"/>
    <w:rsid w:val="65DF45BB"/>
    <w:rsid w:val="666B22F3"/>
    <w:rsid w:val="669435F8"/>
    <w:rsid w:val="67281F92"/>
    <w:rsid w:val="689C49E5"/>
    <w:rsid w:val="694D5CE0"/>
    <w:rsid w:val="6AF50F9A"/>
    <w:rsid w:val="6AF64881"/>
    <w:rsid w:val="6B413622"/>
    <w:rsid w:val="6C944351"/>
    <w:rsid w:val="6CA1081C"/>
    <w:rsid w:val="6DBB47E0"/>
    <w:rsid w:val="6E0E1EE1"/>
    <w:rsid w:val="6E9F6864"/>
    <w:rsid w:val="6EC46A44"/>
    <w:rsid w:val="6EDC3D8E"/>
    <w:rsid w:val="6F065805"/>
    <w:rsid w:val="6F196D90"/>
    <w:rsid w:val="6F213E96"/>
    <w:rsid w:val="6F285225"/>
    <w:rsid w:val="6FC84312"/>
    <w:rsid w:val="710B6BAC"/>
    <w:rsid w:val="71EF0548"/>
    <w:rsid w:val="722515A8"/>
    <w:rsid w:val="72861093"/>
    <w:rsid w:val="72A9667D"/>
    <w:rsid w:val="72D82ABE"/>
    <w:rsid w:val="72F769C5"/>
    <w:rsid w:val="731C6E4F"/>
    <w:rsid w:val="73335F46"/>
    <w:rsid w:val="739B4217"/>
    <w:rsid w:val="73AB01D2"/>
    <w:rsid w:val="7478715B"/>
    <w:rsid w:val="74EC6556"/>
    <w:rsid w:val="760616F0"/>
    <w:rsid w:val="76106EC8"/>
    <w:rsid w:val="76426BCC"/>
    <w:rsid w:val="76AF7FDA"/>
    <w:rsid w:val="76E01F41"/>
    <w:rsid w:val="77860D3A"/>
    <w:rsid w:val="78232A2D"/>
    <w:rsid w:val="78A82F32"/>
    <w:rsid w:val="7ACF0C4A"/>
    <w:rsid w:val="7BB67714"/>
    <w:rsid w:val="7C5C4760"/>
    <w:rsid w:val="7D8201F6"/>
    <w:rsid w:val="7DDF73F6"/>
    <w:rsid w:val="7E553E43"/>
    <w:rsid w:val="7F4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173d68aa934fc52f0fe4a1069a0df2a4\&#23398;&#26657;&#25193;&#24314;&#24037;&#31243;&#25307;&#26631;&#25991;&#20214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学校扩建工程招标文件</Template>
  <TotalTime>4</TotalTime>
  <Pages>1</Pages>
  <Words>41</Words>
  <Characters>235</Characters>
  <Application>Microsoft Office Word</Application>
  <DocSecurity>0</DocSecurity>
  <Lines>1</Lines>
  <Paragraphs>1</Paragraphs>
  <ScaleCrop>false</ScaleCrop>
  <Company>P R C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招标编号：</dc:title>
  <dc:creator>wheeler</dc:creator>
  <cp:lastModifiedBy>Windows User</cp:lastModifiedBy>
  <cp:revision>13</cp:revision>
  <cp:lastPrinted>2024-07-30T06:55:00Z</cp:lastPrinted>
  <dcterms:created xsi:type="dcterms:W3CDTF">2024-07-23T11:09:00Z</dcterms:created>
  <dcterms:modified xsi:type="dcterms:W3CDTF">2024-07-30T06:55:00Z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F5FB704BC8E143D09187A9C75174D3A3_13</vt:lpwstr>
  </property>
</Properties>
</file>