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CA7081" w:rsidRDefault="00CA7081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CA7081" w:rsidRDefault="00320A57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教学楼、宿舍楼纱窗维修、更换工程</w:t>
      </w:r>
    </w:p>
    <w:p w14:paraId="2E0A6C7E" w14:textId="77777777" w:rsidR="00CA7081" w:rsidRDefault="00CA7081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CA7081" w:rsidRDefault="00320A57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CA7081" w:rsidRDefault="00CA7081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CA7081" w:rsidRDefault="00CA7081">
      <w:pPr>
        <w:spacing w:line="360" w:lineRule="auto"/>
        <w:rPr>
          <w:rFonts w:ascii="仿宋_GB2312" w:hAnsi="仿宋_GB2312" w:cs="仿宋_GB2312"/>
          <w:sz w:val="52"/>
        </w:rPr>
      </w:pPr>
    </w:p>
    <w:p w14:paraId="386B507B" w14:textId="77777777" w:rsidR="00CA7081" w:rsidRDefault="00320A57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729E1972" w14:textId="77777777" w:rsidR="00CA7081" w:rsidRDefault="00320A57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4CAE4DB1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1E63D215" w14:textId="77777777" w:rsidR="00CA7081" w:rsidRDefault="00CA7081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CA70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CA7081" w:rsidRDefault="00320A57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CA7081" w:rsidRDefault="00CA7081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CA7081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CA7081" w:rsidRDefault="00320A57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教学楼、宿舍楼纱窗维修、更换</w:t>
            </w:r>
          </w:p>
        </w:tc>
      </w:tr>
      <w:tr w:rsidR="00CA7081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CA7081" w:rsidRDefault="00320A57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CA7081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CA7081" w:rsidRDefault="00320A57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CA7081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CA7081" w:rsidRDefault="00320A57" w:rsidP="002A566A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880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扇</w:t>
            </w:r>
          </w:p>
        </w:tc>
        <w:tc>
          <w:tcPr>
            <w:tcW w:w="2170" w:type="dxa"/>
            <w:vAlign w:val="center"/>
          </w:tcPr>
          <w:p w14:paraId="2EFEFF24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CA7081" w:rsidRDefault="00320A57" w:rsidP="002A566A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4.4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CA7081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CA7081" w:rsidRDefault="00320A57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15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CA7081" w14:paraId="283A9DB9" w14:textId="77777777">
        <w:trPr>
          <w:trHeight w:hRule="exact" w:val="2299"/>
        </w:trPr>
        <w:tc>
          <w:tcPr>
            <w:tcW w:w="1908" w:type="dxa"/>
            <w:vAlign w:val="center"/>
          </w:tcPr>
          <w:p w14:paraId="50811FF2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09754212" w14:textId="77777777" w:rsidR="00CA7081" w:rsidRDefault="00320A57">
            <w:pPr>
              <w:pStyle w:val="a5"/>
              <w:tabs>
                <w:tab w:val="left" w:pos="799"/>
              </w:tabs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、拆除原有压条</w:t>
            </w:r>
          </w:p>
          <w:p w14:paraId="5D49274A" w14:textId="77777777" w:rsidR="00CA7081" w:rsidRDefault="00320A57">
            <w:pPr>
              <w:pStyle w:val="a5"/>
              <w:tabs>
                <w:tab w:val="left" w:pos="799"/>
              </w:tabs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、拆除原纱窗</w:t>
            </w:r>
          </w:p>
          <w:p w14:paraId="5E592306" w14:textId="77777777" w:rsidR="00CA7081" w:rsidRDefault="00320A57">
            <w:pPr>
              <w:pStyle w:val="a5"/>
              <w:tabs>
                <w:tab w:val="left" w:pos="799"/>
              </w:tabs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、更换新压条</w:t>
            </w:r>
          </w:p>
          <w:p w14:paraId="7B1F5668" w14:textId="77777777" w:rsidR="00CA7081" w:rsidRDefault="00320A57">
            <w:pPr>
              <w:pStyle w:val="a5"/>
              <w:tabs>
                <w:tab w:val="left" w:pos="799"/>
              </w:tabs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4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、重新安装碳纤维窗纱</w:t>
            </w:r>
          </w:p>
          <w:p w14:paraId="517354D3" w14:textId="4B59D3C6" w:rsidR="00CA7081" w:rsidRDefault="00320A57">
            <w:pPr>
              <w:pStyle w:val="a5"/>
              <w:tabs>
                <w:tab w:val="left" w:pos="799"/>
              </w:tabs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注意：包含</w:t>
            </w: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更换</w:t>
            </w:r>
            <w:r w:rsidR="002A566A">
              <w:rPr>
                <w:rFonts w:ascii="仿宋_GB2312" w:hAnsi="宋体" w:cs="宋体" w:hint="eastAsia"/>
                <w:b/>
                <w:sz w:val="30"/>
                <w:szCs w:val="30"/>
              </w:rPr>
              <w:t>少量</w:t>
            </w: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损坏的纱窗框</w:t>
            </w:r>
          </w:p>
        </w:tc>
      </w:tr>
      <w:tr w:rsidR="00CA7081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CA7081" w:rsidRDefault="00320A57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03C9A36B" w:rsidR="00CA7081" w:rsidRDefault="002A566A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平方报价，</w:t>
            </w:r>
            <w:bookmarkStart w:id="0" w:name="_GoBack"/>
            <w:bookmarkEnd w:id="0"/>
            <w:r w:rsidR="00320A57">
              <w:rPr>
                <w:rFonts w:ascii="仿宋_GB2312" w:hint="eastAsia"/>
                <w:bCs/>
                <w:szCs w:val="28"/>
              </w:rPr>
              <w:t>据实结算</w:t>
            </w:r>
          </w:p>
        </w:tc>
      </w:tr>
    </w:tbl>
    <w:p w14:paraId="69F4764C" w14:textId="77777777" w:rsidR="00CA7081" w:rsidRDefault="00CA7081">
      <w:pPr>
        <w:jc w:val="center"/>
      </w:pPr>
    </w:p>
    <w:sectPr w:rsidR="00CA7081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912C0" w14:textId="77777777" w:rsidR="00320A57" w:rsidRDefault="00320A57">
      <w:r>
        <w:separator/>
      </w:r>
    </w:p>
  </w:endnote>
  <w:endnote w:type="continuationSeparator" w:id="0">
    <w:p w14:paraId="16E5A426" w14:textId="77777777" w:rsidR="00320A57" w:rsidRDefault="0032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CA7081" w:rsidRDefault="00320A57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CA7081" w:rsidRDefault="00CA708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A5FC1" w14:textId="77777777" w:rsidR="002A566A" w:rsidRDefault="002A566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532B" w14:textId="77777777" w:rsidR="002A566A" w:rsidRDefault="002A566A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CA7081" w:rsidRDefault="00320A57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2A566A">
      <w:rPr>
        <w:rStyle w:val="ab"/>
        <w:noProof/>
      </w:rPr>
      <w:t>1</w:t>
    </w:r>
    <w:r>
      <w:fldChar w:fldCharType="end"/>
    </w:r>
  </w:p>
  <w:p w14:paraId="0CFC850D" w14:textId="77777777" w:rsidR="00CA7081" w:rsidRDefault="00CA708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9793B" w14:textId="77777777" w:rsidR="00320A57" w:rsidRDefault="00320A57">
      <w:r>
        <w:separator/>
      </w:r>
    </w:p>
  </w:footnote>
  <w:footnote w:type="continuationSeparator" w:id="0">
    <w:p w14:paraId="7E70D82F" w14:textId="77777777" w:rsidR="00320A57" w:rsidRDefault="00320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5FD74" w14:textId="77777777" w:rsidR="002A566A" w:rsidRDefault="002A566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CA7081" w:rsidRDefault="00CA7081" w:rsidP="002A566A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AD8C" w14:textId="77777777" w:rsidR="002A566A" w:rsidRDefault="002A566A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CA7081" w:rsidRDefault="00CA7081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A566A"/>
    <w:rsid w:val="002C72C7"/>
    <w:rsid w:val="002E28C7"/>
    <w:rsid w:val="0031067D"/>
    <w:rsid w:val="00315A6D"/>
    <w:rsid w:val="00320A57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A7081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1C04E49"/>
    <w:rsid w:val="0314369E"/>
    <w:rsid w:val="03CF3A69"/>
    <w:rsid w:val="040C7957"/>
    <w:rsid w:val="042F62B6"/>
    <w:rsid w:val="05A14F91"/>
    <w:rsid w:val="05B747B5"/>
    <w:rsid w:val="05E97064"/>
    <w:rsid w:val="061E4834"/>
    <w:rsid w:val="06334642"/>
    <w:rsid w:val="0648365F"/>
    <w:rsid w:val="066606B5"/>
    <w:rsid w:val="06906652"/>
    <w:rsid w:val="075E313A"/>
    <w:rsid w:val="08803584"/>
    <w:rsid w:val="08DA7138"/>
    <w:rsid w:val="0A434999"/>
    <w:rsid w:val="0AF023FF"/>
    <w:rsid w:val="0B786794"/>
    <w:rsid w:val="0B7F5D75"/>
    <w:rsid w:val="0B955598"/>
    <w:rsid w:val="0BD465DB"/>
    <w:rsid w:val="0D1B387B"/>
    <w:rsid w:val="0D442DD2"/>
    <w:rsid w:val="0D8B6C53"/>
    <w:rsid w:val="0E19425F"/>
    <w:rsid w:val="0E43752E"/>
    <w:rsid w:val="0EC71F0D"/>
    <w:rsid w:val="0F1467D4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112A19"/>
    <w:rsid w:val="1C986C96"/>
    <w:rsid w:val="1C99656B"/>
    <w:rsid w:val="1CC161ED"/>
    <w:rsid w:val="1D1125A5"/>
    <w:rsid w:val="1E1E31CB"/>
    <w:rsid w:val="1EC65D3D"/>
    <w:rsid w:val="1F0C571A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2D23BA"/>
    <w:rsid w:val="247D50F0"/>
    <w:rsid w:val="24B77ED6"/>
    <w:rsid w:val="255B2F57"/>
    <w:rsid w:val="257A00AF"/>
    <w:rsid w:val="25D56865"/>
    <w:rsid w:val="26C07516"/>
    <w:rsid w:val="26EA00EF"/>
    <w:rsid w:val="271E5FEA"/>
    <w:rsid w:val="274E5B8A"/>
    <w:rsid w:val="277F117F"/>
    <w:rsid w:val="284101E2"/>
    <w:rsid w:val="28470748"/>
    <w:rsid w:val="2B5841C1"/>
    <w:rsid w:val="2C954FA0"/>
    <w:rsid w:val="2CBC0CB9"/>
    <w:rsid w:val="2D39592C"/>
    <w:rsid w:val="2E011250"/>
    <w:rsid w:val="2E045F3A"/>
    <w:rsid w:val="2F923A19"/>
    <w:rsid w:val="2FDF3A12"/>
    <w:rsid w:val="2FE95D01"/>
    <w:rsid w:val="30E107B4"/>
    <w:rsid w:val="311E37B6"/>
    <w:rsid w:val="312E1520"/>
    <w:rsid w:val="31464ABB"/>
    <w:rsid w:val="322C5A5F"/>
    <w:rsid w:val="33323549"/>
    <w:rsid w:val="34CE1050"/>
    <w:rsid w:val="3534120B"/>
    <w:rsid w:val="35F5085E"/>
    <w:rsid w:val="36617CA1"/>
    <w:rsid w:val="369762AB"/>
    <w:rsid w:val="36D52B69"/>
    <w:rsid w:val="36EF34FF"/>
    <w:rsid w:val="37702892"/>
    <w:rsid w:val="37D01583"/>
    <w:rsid w:val="3848736B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3423F7"/>
    <w:rsid w:val="3F406FEE"/>
    <w:rsid w:val="3F6902F3"/>
    <w:rsid w:val="3FCC6AD3"/>
    <w:rsid w:val="41936143"/>
    <w:rsid w:val="44000AFA"/>
    <w:rsid w:val="446077EA"/>
    <w:rsid w:val="44D501D8"/>
    <w:rsid w:val="44D53D34"/>
    <w:rsid w:val="44F52628"/>
    <w:rsid w:val="45A656D1"/>
    <w:rsid w:val="46CF28ED"/>
    <w:rsid w:val="46F54B62"/>
    <w:rsid w:val="47321912"/>
    <w:rsid w:val="483416BA"/>
    <w:rsid w:val="48B85E47"/>
    <w:rsid w:val="48E2616F"/>
    <w:rsid w:val="49C820BA"/>
    <w:rsid w:val="4A4536BD"/>
    <w:rsid w:val="4AE83A8E"/>
    <w:rsid w:val="4B7F0E9E"/>
    <w:rsid w:val="4CD66B25"/>
    <w:rsid w:val="4CEE0089"/>
    <w:rsid w:val="4D043409"/>
    <w:rsid w:val="4D9C1893"/>
    <w:rsid w:val="4DA1334D"/>
    <w:rsid w:val="4DA22C22"/>
    <w:rsid w:val="4E6F51FA"/>
    <w:rsid w:val="4EF86F9D"/>
    <w:rsid w:val="4EFF657E"/>
    <w:rsid w:val="4F9547EC"/>
    <w:rsid w:val="4F9B1E14"/>
    <w:rsid w:val="501A61F2"/>
    <w:rsid w:val="512247A5"/>
    <w:rsid w:val="5244074B"/>
    <w:rsid w:val="530A729F"/>
    <w:rsid w:val="554F7B33"/>
    <w:rsid w:val="555111B5"/>
    <w:rsid w:val="55E97640"/>
    <w:rsid w:val="56186177"/>
    <w:rsid w:val="564F2EB5"/>
    <w:rsid w:val="57E24C8E"/>
    <w:rsid w:val="57FF75EE"/>
    <w:rsid w:val="58733B38"/>
    <w:rsid w:val="597E2795"/>
    <w:rsid w:val="5A8B33BB"/>
    <w:rsid w:val="5B433C96"/>
    <w:rsid w:val="5C583771"/>
    <w:rsid w:val="5D211DB5"/>
    <w:rsid w:val="5D283143"/>
    <w:rsid w:val="5D8365CC"/>
    <w:rsid w:val="5DE52DE2"/>
    <w:rsid w:val="5E2F22B0"/>
    <w:rsid w:val="5E9F7435"/>
    <w:rsid w:val="5EBF1885"/>
    <w:rsid w:val="5EDB72B0"/>
    <w:rsid w:val="5FFB4B3F"/>
    <w:rsid w:val="60A46F85"/>
    <w:rsid w:val="61616C24"/>
    <w:rsid w:val="61BB25E6"/>
    <w:rsid w:val="632717A7"/>
    <w:rsid w:val="63BC45E5"/>
    <w:rsid w:val="63C65464"/>
    <w:rsid w:val="63C94F54"/>
    <w:rsid w:val="64237D42"/>
    <w:rsid w:val="64C5571C"/>
    <w:rsid w:val="65515894"/>
    <w:rsid w:val="655A40B6"/>
    <w:rsid w:val="65DF45BB"/>
    <w:rsid w:val="666B22F3"/>
    <w:rsid w:val="669435F8"/>
    <w:rsid w:val="67281F92"/>
    <w:rsid w:val="689C49E5"/>
    <w:rsid w:val="694D5CE0"/>
    <w:rsid w:val="697A2F79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413BF1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4F02341"/>
    <w:rsid w:val="760616F0"/>
    <w:rsid w:val="76426BCC"/>
    <w:rsid w:val="76AF7FDA"/>
    <w:rsid w:val="76E01F41"/>
    <w:rsid w:val="776515DF"/>
    <w:rsid w:val="77860D3A"/>
    <w:rsid w:val="78232A2D"/>
    <w:rsid w:val="78A82F32"/>
    <w:rsid w:val="7ACF0C4A"/>
    <w:rsid w:val="7BB67714"/>
    <w:rsid w:val="7C5C4760"/>
    <w:rsid w:val="7D7D04EA"/>
    <w:rsid w:val="7D8201F6"/>
    <w:rsid w:val="7DDF73F6"/>
    <w:rsid w:val="7E553E43"/>
    <w:rsid w:val="7EFB200E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>P R C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2024-07-30T06:51:00Z</cp:lastPrinted>
  <dcterms:created xsi:type="dcterms:W3CDTF">2024-07-23T11:09:00Z</dcterms:created>
  <dcterms:modified xsi:type="dcterms:W3CDTF">2024-07-30T06:51:00Z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977A82E1D30C461FA6943025F6A1F671_13</vt:lpwstr>
  </property>
</Properties>
</file>