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4204B" w14:textId="77777777" w:rsidR="00136C53" w:rsidRDefault="00136C53">
      <w:pPr>
        <w:pStyle w:val="a6"/>
        <w:spacing w:line="360" w:lineRule="auto"/>
        <w:rPr>
          <w:rFonts w:ascii="黑体" w:eastAsia="黑体" w:hint="default"/>
          <w:b/>
          <w:sz w:val="52"/>
        </w:rPr>
      </w:pPr>
    </w:p>
    <w:p w14:paraId="4D89B9D7" w14:textId="77777777" w:rsidR="00136C53" w:rsidRDefault="00682C3E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木板桥刷漆工程</w:t>
      </w:r>
    </w:p>
    <w:p w14:paraId="2E0A6C7E" w14:textId="77777777" w:rsidR="00136C53" w:rsidRDefault="00136C53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44"/>
          <w:szCs w:val="44"/>
        </w:rPr>
      </w:pPr>
    </w:p>
    <w:p w14:paraId="6316DEB7" w14:textId="77777777" w:rsidR="00136C53" w:rsidRDefault="00136C53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8B10F6F" w14:textId="77777777" w:rsidR="00136C53" w:rsidRDefault="00136C53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AF9ADDA" w14:textId="77777777" w:rsidR="00136C53" w:rsidRDefault="00682C3E">
      <w:pPr>
        <w:spacing w:line="360" w:lineRule="auto"/>
        <w:jc w:val="center"/>
        <w:rPr>
          <w:rFonts w:ascii="仿宋_GB2312" w:hAnsi="仿宋_GB2312" w:cs="仿宋_GB2312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仿宋_GB2312" w:hAnsi="仿宋_GB2312" w:cs="仿宋_GB2312" w:hint="eastAsia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招标文件</w:t>
      </w:r>
    </w:p>
    <w:p w14:paraId="4A2568A1" w14:textId="77777777" w:rsidR="00136C53" w:rsidRDefault="00136C53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5D4AA18D" w14:textId="77777777" w:rsidR="00136C53" w:rsidRDefault="00136C53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E3E0577" w14:textId="77777777" w:rsidR="00136C53" w:rsidRDefault="00136C53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7E86F76" w14:textId="77777777" w:rsidR="00136C53" w:rsidRDefault="00136C53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C057DA1" w14:textId="77777777" w:rsidR="00136C53" w:rsidRDefault="00136C53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7D93DDA" w14:textId="77777777" w:rsidR="00136C53" w:rsidRDefault="00136C53">
      <w:pPr>
        <w:spacing w:line="360" w:lineRule="auto"/>
        <w:rPr>
          <w:rFonts w:ascii="仿宋_GB2312" w:hAnsi="仿宋_GB2312" w:cs="仿宋_GB2312"/>
          <w:sz w:val="52"/>
        </w:rPr>
      </w:pPr>
    </w:p>
    <w:p w14:paraId="4C62D92C" w14:textId="77777777" w:rsidR="00136C53" w:rsidRDefault="00136C53">
      <w:pPr>
        <w:spacing w:line="360" w:lineRule="auto"/>
        <w:rPr>
          <w:rFonts w:ascii="仿宋_GB2312" w:hAnsi="仿宋_GB2312" w:cs="仿宋_GB2312"/>
          <w:sz w:val="52"/>
        </w:rPr>
      </w:pPr>
    </w:p>
    <w:p w14:paraId="180D7411" w14:textId="77777777" w:rsidR="00136C53" w:rsidRDefault="00682C3E">
      <w:pPr>
        <w:spacing w:line="560" w:lineRule="exact"/>
        <w:ind w:firstLineChars="600" w:firstLine="1800"/>
        <w:jc w:val="lef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招</w:t>
      </w:r>
      <w:r>
        <w:rPr>
          <w:rFonts w:ascii="仿宋_GB2312" w:hAnsi="仿宋_GB2312" w:cs="仿宋_GB2312" w:hint="eastAsia"/>
          <w:sz w:val="30"/>
          <w:szCs w:val="30"/>
        </w:rPr>
        <w:t xml:space="preserve">  </w:t>
      </w:r>
      <w:r>
        <w:rPr>
          <w:rFonts w:ascii="仿宋_GB2312" w:hAnsi="仿宋_GB2312" w:cs="仿宋_GB2312" w:hint="eastAsia"/>
          <w:sz w:val="30"/>
          <w:szCs w:val="30"/>
        </w:rPr>
        <w:t>标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单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位：</w:t>
      </w:r>
      <w:r>
        <w:rPr>
          <w:rFonts w:ascii="仿宋_GB2312" w:hAnsi="仿宋_GB2312" w:cs="仿宋_GB2312" w:hint="eastAsia"/>
          <w:sz w:val="30"/>
          <w:szCs w:val="30"/>
          <w:u w:val="single"/>
        </w:rPr>
        <w:t>山东省聊城第一中学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 </w:t>
      </w:r>
    </w:p>
    <w:p w14:paraId="191101BF" w14:textId="77777777" w:rsidR="00136C53" w:rsidRDefault="00682C3E">
      <w:pPr>
        <w:spacing w:line="560" w:lineRule="exact"/>
        <w:ind w:firstLineChars="600" w:firstLine="1920"/>
        <w:jc w:val="left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日</w:t>
      </w:r>
      <w:r>
        <w:rPr>
          <w:rFonts w:ascii="仿宋_GB2312" w:hAnsi="仿宋_GB2312" w:cs="仿宋_GB2312" w:hint="eastAsia"/>
          <w:sz w:val="32"/>
        </w:rPr>
        <w:t xml:space="preserve"> </w:t>
      </w:r>
      <w:r>
        <w:rPr>
          <w:rFonts w:ascii="仿宋_GB2312" w:hAnsi="仿宋_GB2312" w:cs="仿宋_GB2312" w:hint="eastAsia"/>
          <w:sz w:val="32"/>
        </w:rPr>
        <w:t xml:space="preserve">      </w:t>
      </w:r>
      <w:r>
        <w:rPr>
          <w:rFonts w:ascii="仿宋_GB2312" w:hAnsi="仿宋_GB2312" w:cs="仿宋_GB2312" w:hint="eastAsia"/>
          <w:sz w:val="32"/>
        </w:rPr>
        <w:t>期：</w:t>
      </w:r>
      <w:r>
        <w:rPr>
          <w:rFonts w:ascii="仿宋_GB2312" w:hAnsi="仿宋_GB2312" w:cs="仿宋_GB2312" w:hint="eastAsia"/>
          <w:sz w:val="32"/>
          <w:u w:val="single"/>
        </w:rPr>
        <w:t>2024</w:t>
      </w:r>
      <w:r>
        <w:rPr>
          <w:rFonts w:ascii="仿宋_GB2312" w:hAnsi="仿宋_GB2312" w:cs="仿宋_GB2312" w:hint="eastAsia"/>
          <w:sz w:val="32"/>
        </w:rPr>
        <w:t>年</w:t>
      </w:r>
      <w:r>
        <w:rPr>
          <w:rFonts w:ascii="仿宋_GB2312" w:hAnsi="仿宋_GB2312" w:cs="仿宋_GB2312" w:hint="eastAsia"/>
          <w:sz w:val="32"/>
          <w:u w:val="single"/>
        </w:rPr>
        <w:t xml:space="preserve"> 07 </w:t>
      </w:r>
      <w:r>
        <w:rPr>
          <w:rFonts w:ascii="仿宋_GB2312" w:hAnsi="仿宋_GB2312" w:cs="仿宋_GB2312" w:hint="eastAsia"/>
          <w:sz w:val="32"/>
        </w:rPr>
        <w:t>月</w:t>
      </w:r>
      <w:r>
        <w:rPr>
          <w:rFonts w:ascii="仿宋_GB2312" w:hAnsi="仿宋_GB2312" w:cs="仿宋_GB2312" w:hint="eastAsia"/>
          <w:sz w:val="32"/>
          <w:u w:val="single"/>
        </w:rPr>
        <w:t xml:space="preserve"> 24 </w:t>
      </w:r>
      <w:r>
        <w:rPr>
          <w:rFonts w:ascii="仿宋_GB2312" w:hAnsi="仿宋_GB2312" w:cs="仿宋_GB2312" w:hint="eastAsia"/>
          <w:sz w:val="32"/>
        </w:rPr>
        <w:t>日</w:t>
      </w:r>
    </w:p>
    <w:p w14:paraId="69DD1B5A" w14:textId="77777777" w:rsidR="00136C53" w:rsidRDefault="00136C53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</w:pPr>
    </w:p>
    <w:p w14:paraId="27B6E28B" w14:textId="77777777" w:rsidR="00136C53" w:rsidRDefault="00136C53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  <w:sectPr w:rsidR="00136C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7" w:h="16840"/>
          <w:pgMar w:top="1361" w:right="1417" w:bottom="1417" w:left="1418" w:header="851" w:footer="618" w:gutter="0"/>
          <w:pgNumType w:start="0"/>
          <w:cols w:space="720"/>
        </w:sectPr>
      </w:pPr>
    </w:p>
    <w:p w14:paraId="42C99F9E" w14:textId="77777777" w:rsidR="00136C53" w:rsidRDefault="00682C3E">
      <w:pPr>
        <w:pStyle w:val="30"/>
        <w:adjustRightInd w:val="0"/>
        <w:snapToGrid w:val="0"/>
        <w:spacing w:line="560" w:lineRule="exact"/>
        <w:ind w:leftChars="0" w:left="0"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、工程概况</w:t>
      </w:r>
    </w:p>
    <w:p w14:paraId="4613F1FA" w14:textId="77777777" w:rsidR="00136C53" w:rsidRDefault="00136C53">
      <w:pPr>
        <w:pStyle w:val="a5"/>
        <w:adjustRightInd w:val="0"/>
        <w:snapToGrid w:val="0"/>
        <w:spacing w:line="560" w:lineRule="exact"/>
        <w:ind w:firstLineChars="0" w:firstLine="0"/>
        <w:rPr>
          <w:rFonts w:ascii="楷体" w:eastAsia="楷体" w:hAnsi="楷体" w:cs="楷体"/>
          <w:bCs/>
          <w:sz w:val="32"/>
          <w:szCs w:val="32"/>
        </w:rPr>
      </w:pPr>
    </w:p>
    <w:tbl>
      <w:tblPr>
        <w:tblW w:w="8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340"/>
        <w:gridCol w:w="2170"/>
        <w:gridCol w:w="2256"/>
      </w:tblGrid>
      <w:tr w:rsidR="00136C53" w14:paraId="40B302E0" w14:textId="77777777">
        <w:trPr>
          <w:trHeight w:hRule="exact" w:val="851"/>
        </w:trPr>
        <w:tc>
          <w:tcPr>
            <w:tcW w:w="1908" w:type="dxa"/>
            <w:vAlign w:val="center"/>
          </w:tcPr>
          <w:p w14:paraId="6C319FFD" w14:textId="77777777" w:rsidR="00136C53" w:rsidRDefault="00682C3E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项目名称</w:t>
            </w:r>
          </w:p>
        </w:tc>
        <w:tc>
          <w:tcPr>
            <w:tcW w:w="6766" w:type="dxa"/>
            <w:gridSpan w:val="3"/>
            <w:vAlign w:val="center"/>
          </w:tcPr>
          <w:p w14:paraId="08E6D2B5" w14:textId="77777777" w:rsidR="00136C53" w:rsidRDefault="00682C3E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木板桥刷漆</w:t>
            </w:r>
            <w:r>
              <w:rPr>
                <w:rFonts w:ascii="仿宋_GB2312" w:hint="eastAsia"/>
                <w:b/>
                <w:sz w:val="28"/>
                <w:szCs w:val="28"/>
              </w:rPr>
              <w:t>工程</w:t>
            </w:r>
          </w:p>
        </w:tc>
      </w:tr>
      <w:tr w:rsidR="00136C53" w14:paraId="7968A8AC" w14:textId="77777777">
        <w:trPr>
          <w:trHeight w:hRule="exact" w:val="787"/>
        </w:trPr>
        <w:tc>
          <w:tcPr>
            <w:tcW w:w="1908" w:type="dxa"/>
            <w:vAlign w:val="center"/>
          </w:tcPr>
          <w:p w14:paraId="74F8DB7A" w14:textId="77777777" w:rsidR="00136C53" w:rsidRDefault="00682C3E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工程地点</w:t>
            </w:r>
          </w:p>
        </w:tc>
        <w:tc>
          <w:tcPr>
            <w:tcW w:w="6766" w:type="dxa"/>
            <w:gridSpan w:val="3"/>
            <w:vAlign w:val="center"/>
          </w:tcPr>
          <w:p w14:paraId="7F36032B" w14:textId="77777777" w:rsidR="00136C53" w:rsidRDefault="00682C3E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color w:val="FF0000"/>
                <w:sz w:val="28"/>
                <w:szCs w:val="28"/>
              </w:rPr>
            </w:pPr>
            <w:r>
              <w:rPr>
                <w:rFonts w:ascii="仿宋_GB2312" w:hint="eastAsia"/>
                <w:b/>
                <w:color w:val="FF0000"/>
                <w:sz w:val="28"/>
                <w:szCs w:val="28"/>
              </w:rPr>
              <w:t>聊城一中新校区</w:t>
            </w:r>
          </w:p>
        </w:tc>
      </w:tr>
      <w:tr w:rsidR="00136C53" w14:paraId="6B21CE50" w14:textId="77777777">
        <w:trPr>
          <w:trHeight w:hRule="exact" w:val="851"/>
        </w:trPr>
        <w:tc>
          <w:tcPr>
            <w:tcW w:w="1908" w:type="dxa"/>
            <w:vAlign w:val="center"/>
          </w:tcPr>
          <w:p w14:paraId="5CAA23E5" w14:textId="77777777" w:rsidR="00136C53" w:rsidRDefault="00682C3E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资金来源</w:t>
            </w:r>
          </w:p>
        </w:tc>
        <w:tc>
          <w:tcPr>
            <w:tcW w:w="2340" w:type="dxa"/>
            <w:vAlign w:val="center"/>
          </w:tcPr>
          <w:p w14:paraId="09FDC487" w14:textId="77777777" w:rsidR="00136C53" w:rsidRDefault="00682C3E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财政</w:t>
            </w:r>
            <w:r>
              <w:rPr>
                <w:rFonts w:ascii="仿宋_GB2312" w:hint="eastAsia"/>
                <w:b/>
                <w:szCs w:val="28"/>
              </w:rPr>
              <w:t>资金</w:t>
            </w:r>
          </w:p>
        </w:tc>
        <w:tc>
          <w:tcPr>
            <w:tcW w:w="2170" w:type="dxa"/>
            <w:vAlign w:val="center"/>
          </w:tcPr>
          <w:p w14:paraId="2CD70C6F" w14:textId="77777777" w:rsidR="00136C53" w:rsidRDefault="00682C3E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质量要求</w:t>
            </w:r>
          </w:p>
        </w:tc>
        <w:tc>
          <w:tcPr>
            <w:tcW w:w="2256" w:type="dxa"/>
            <w:vAlign w:val="center"/>
          </w:tcPr>
          <w:p w14:paraId="0CC91650" w14:textId="77777777" w:rsidR="00136C53" w:rsidRDefault="00682C3E">
            <w:pPr>
              <w:pStyle w:val="a5"/>
              <w:adjustRightInd w:val="0"/>
              <w:snapToGrid w:val="0"/>
              <w:ind w:leftChars="-42" w:left="-3" w:hangingChars="41" w:hanging="115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合格</w:t>
            </w:r>
          </w:p>
        </w:tc>
      </w:tr>
      <w:tr w:rsidR="00136C53" w14:paraId="62A4410B" w14:textId="77777777">
        <w:trPr>
          <w:trHeight w:hRule="exact" w:val="851"/>
        </w:trPr>
        <w:tc>
          <w:tcPr>
            <w:tcW w:w="1908" w:type="dxa"/>
            <w:vAlign w:val="center"/>
          </w:tcPr>
          <w:p w14:paraId="11F3BCB0" w14:textId="77777777" w:rsidR="00136C53" w:rsidRDefault="00682C3E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工程量</w:t>
            </w:r>
          </w:p>
        </w:tc>
        <w:tc>
          <w:tcPr>
            <w:tcW w:w="2340" w:type="dxa"/>
            <w:vAlign w:val="center"/>
          </w:tcPr>
          <w:p w14:paraId="4DCB3FBB" w14:textId="55CEEDBD" w:rsidR="00136C53" w:rsidRDefault="00682C3E" w:rsidP="004C3189">
            <w:pPr>
              <w:pStyle w:val="a5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约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500m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²</w:t>
            </w:r>
            <w:r w:rsidR="004C3189">
              <w:rPr>
                <w:rFonts w:ascii="宋体" w:eastAsia="宋体" w:hAnsi="宋体" w:cs="宋体" w:hint="eastAsia"/>
                <w:b/>
                <w:szCs w:val="28"/>
              </w:rPr>
              <w:t>，见校园内木质廊桥</w:t>
            </w:r>
            <w:bookmarkStart w:id="0" w:name="_GoBack"/>
            <w:bookmarkEnd w:id="0"/>
          </w:p>
        </w:tc>
        <w:tc>
          <w:tcPr>
            <w:tcW w:w="2170" w:type="dxa"/>
            <w:vAlign w:val="center"/>
          </w:tcPr>
          <w:p w14:paraId="2EFEFF24" w14:textId="77777777" w:rsidR="00136C53" w:rsidRDefault="00682C3E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工程估算造价</w:t>
            </w:r>
          </w:p>
        </w:tc>
        <w:tc>
          <w:tcPr>
            <w:tcW w:w="2256" w:type="dxa"/>
            <w:vAlign w:val="center"/>
          </w:tcPr>
          <w:p w14:paraId="33979DCF" w14:textId="77777777" w:rsidR="00136C53" w:rsidRDefault="00682C3E" w:rsidP="004C3189">
            <w:pPr>
              <w:pStyle w:val="a5"/>
              <w:adjustRightInd w:val="0"/>
              <w:snapToGrid w:val="0"/>
              <w:ind w:firstLine="562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1</w:t>
            </w:r>
            <w:r>
              <w:rPr>
                <w:rFonts w:ascii="仿宋_GB2312" w:hint="eastAsia"/>
                <w:b/>
                <w:szCs w:val="28"/>
              </w:rPr>
              <w:t>万元</w:t>
            </w:r>
          </w:p>
        </w:tc>
      </w:tr>
      <w:tr w:rsidR="00136C53" w14:paraId="0C58BDE3" w14:textId="77777777">
        <w:trPr>
          <w:cantSplit/>
          <w:trHeight w:hRule="exact" w:val="1166"/>
        </w:trPr>
        <w:tc>
          <w:tcPr>
            <w:tcW w:w="1908" w:type="dxa"/>
            <w:vAlign w:val="center"/>
          </w:tcPr>
          <w:p w14:paraId="5B315564" w14:textId="77777777" w:rsidR="00136C53" w:rsidRDefault="00682C3E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计划工期</w:t>
            </w:r>
          </w:p>
        </w:tc>
        <w:tc>
          <w:tcPr>
            <w:tcW w:w="6766" w:type="dxa"/>
            <w:gridSpan w:val="3"/>
            <w:vAlign w:val="center"/>
          </w:tcPr>
          <w:p w14:paraId="506FED62" w14:textId="77777777" w:rsidR="00136C53" w:rsidRDefault="00682C3E">
            <w:pPr>
              <w:rPr>
                <w:rFonts w:ascii="仿宋_GB2312"/>
                <w:szCs w:val="28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个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日历天</w:t>
            </w:r>
          </w:p>
        </w:tc>
      </w:tr>
      <w:tr w:rsidR="00136C53" w14:paraId="283A9DB9" w14:textId="77777777">
        <w:trPr>
          <w:trHeight w:hRule="exact" w:val="1467"/>
        </w:trPr>
        <w:tc>
          <w:tcPr>
            <w:tcW w:w="1908" w:type="dxa"/>
            <w:vAlign w:val="center"/>
          </w:tcPr>
          <w:p w14:paraId="50811FF2" w14:textId="77777777" w:rsidR="00136C53" w:rsidRDefault="00682C3E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施工要求</w:t>
            </w:r>
          </w:p>
        </w:tc>
        <w:tc>
          <w:tcPr>
            <w:tcW w:w="6766" w:type="dxa"/>
            <w:gridSpan w:val="3"/>
            <w:vAlign w:val="center"/>
          </w:tcPr>
          <w:p w14:paraId="48F47189" w14:textId="2D7919E1" w:rsidR="00136C53" w:rsidRDefault="00682C3E" w:rsidP="004C3189">
            <w:pPr>
              <w:pStyle w:val="a5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仿宋_GB2312" w:hAnsi="宋体" w:cs="宋体" w:hint="eastAsia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清理打磨脱落粉化油漆面</w:t>
            </w:r>
          </w:p>
          <w:p w14:paraId="7470FBCF" w14:textId="2BF6C0FD" w:rsidR="004C3189" w:rsidRDefault="004C3189" w:rsidP="004C3189">
            <w:pPr>
              <w:pStyle w:val="a5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局部腐蚀部位修补</w:t>
            </w:r>
          </w:p>
          <w:p w14:paraId="7B1F5668" w14:textId="29518152" w:rsidR="00136C53" w:rsidRDefault="00682C3E" w:rsidP="004C3189">
            <w:pPr>
              <w:pStyle w:val="a5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喷刷两道外用橙黄油漆</w:t>
            </w:r>
          </w:p>
        </w:tc>
      </w:tr>
      <w:tr w:rsidR="00136C53" w14:paraId="2E53969A" w14:textId="77777777">
        <w:trPr>
          <w:trHeight w:hRule="exact" w:val="1564"/>
        </w:trPr>
        <w:tc>
          <w:tcPr>
            <w:tcW w:w="1908" w:type="dxa"/>
            <w:vAlign w:val="center"/>
          </w:tcPr>
          <w:p w14:paraId="1E339480" w14:textId="77777777" w:rsidR="00136C53" w:rsidRDefault="00682C3E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结算</w:t>
            </w:r>
          </w:p>
        </w:tc>
        <w:tc>
          <w:tcPr>
            <w:tcW w:w="6766" w:type="dxa"/>
            <w:gridSpan w:val="3"/>
            <w:vAlign w:val="center"/>
          </w:tcPr>
          <w:p w14:paraId="393C6786" w14:textId="067842EB" w:rsidR="00136C53" w:rsidRDefault="004C3189">
            <w:pPr>
              <w:pStyle w:val="a5"/>
              <w:adjustRightInd w:val="0"/>
              <w:snapToGrid w:val="0"/>
              <w:ind w:firstLineChars="0" w:firstLine="0"/>
              <w:rPr>
                <w:rFonts w:ascii="仿宋_GB2312"/>
                <w:bCs/>
                <w:szCs w:val="28"/>
              </w:rPr>
            </w:pPr>
            <w:r>
              <w:rPr>
                <w:rFonts w:ascii="仿宋_GB2312" w:hint="eastAsia"/>
                <w:bCs/>
                <w:szCs w:val="28"/>
              </w:rPr>
              <w:t>总价包死</w:t>
            </w:r>
          </w:p>
        </w:tc>
      </w:tr>
    </w:tbl>
    <w:p w14:paraId="69F4764C" w14:textId="77777777" w:rsidR="00136C53" w:rsidRDefault="00136C53">
      <w:pPr>
        <w:jc w:val="center"/>
      </w:pPr>
    </w:p>
    <w:sectPr w:rsidR="00136C53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5AABE" w14:textId="77777777" w:rsidR="00682C3E" w:rsidRDefault="00682C3E">
      <w:r>
        <w:separator/>
      </w:r>
    </w:p>
  </w:endnote>
  <w:endnote w:type="continuationSeparator" w:id="0">
    <w:p w14:paraId="428668AB" w14:textId="77777777" w:rsidR="00682C3E" w:rsidRDefault="00682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细黑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2FEB1" w14:textId="77777777" w:rsidR="00136C53" w:rsidRDefault="00682C3E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7D5F6F56" w14:textId="77777777" w:rsidR="00136C53" w:rsidRDefault="00136C5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5A7BEE" w14:textId="77777777" w:rsidR="004C3189" w:rsidRDefault="004C318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B6F070" w14:textId="77777777" w:rsidR="004C3189" w:rsidRDefault="004C3189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2D8A1" w14:textId="77777777" w:rsidR="00136C53" w:rsidRDefault="00682C3E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separate"/>
    </w:r>
    <w:r w:rsidR="004C3189">
      <w:rPr>
        <w:rStyle w:val="ab"/>
        <w:noProof/>
      </w:rPr>
      <w:t>1</w:t>
    </w:r>
    <w:r>
      <w:fldChar w:fldCharType="end"/>
    </w:r>
  </w:p>
  <w:p w14:paraId="0CFC850D" w14:textId="77777777" w:rsidR="00136C53" w:rsidRDefault="00136C53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2B1CA3" w14:textId="77777777" w:rsidR="00682C3E" w:rsidRDefault="00682C3E">
      <w:r>
        <w:separator/>
      </w:r>
    </w:p>
  </w:footnote>
  <w:footnote w:type="continuationSeparator" w:id="0">
    <w:p w14:paraId="716B7AFF" w14:textId="77777777" w:rsidR="00682C3E" w:rsidRDefault="00682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475F58" w14:textId="77777777" w:rsidR="004C3189" w:rsidRDefault="004C318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9B086" w14:textId="77777777" w:rsidR="00136C53" w:rsidRDefault="00136C53" w:rsidP="004C3189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95C573" w14:textId="77777777" w:rsidR="004C3189" w:rsidRDefault="004C3189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B6262" w14:textId="77777777" w:rsidR="00136C53" w:rsidRDefault="00136C53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2242B"/>
    <w:multiLevelType w:val="hybridMultilevel"/>
    <w:tmpl w:val="BBE82DC8"/>
    <w:lvl w:ilvl="0" w:tplc="4E8EF4E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C42C9A"/>
    <w:multiLevelType w:val="multilevel"/>
    <w:tmpl w:val="45C42C9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mMmUzMmQ4YWNiMWQ3MmY1ZmYxNGIwODFiYzI5NjUifQ=="/>
  </w:docVars>
  <w:rsids>
    <w:rsidRoot w:val="1388163E"/>
    <w:rsid w:val="00013462"/>
    <w:rsid w:val="00017BBE"/>
    <w:rsid w:val="000244C3"/>
    <w:rsid w:val="00040F69"/>
    <w:rsid w:val="00041C5C"/>
    <w:rsid w:val="00052A11"/>
    <w:rsid w:val="0007401D"/>
    <w:rsid w:val="00081ECB"/>
    <w:rsid w:val="00097347"/>
    <w:rsid w:val="00097CF5"/>
    <w:rsid w:val="000A0636"/>
    <w:rsid w:val="000A2348"/>
    <w:rsid w:val="000A2E32"/>
    <w:rsid w:val="000A7C72"/>
    <w:rsid w:val="000B2BFB"/>
    <w:rsid w:val="000B3975"/>
    <w:rsid w:val="000B44A4"/>
    <w:rsid w:val="000C65C7"/>
    <w:rsid w:val="000C67FA"/>
    <w:rsid w:val="00110948"/>
    <w:rsid w:val="00122D47"/>
    <w:rsid w:val="0013573D"/>
    <w:rsid w:val="001362E3"/>
    <w:rsid w:val="00136C53"/>
    <w:rsid w:val="001642E9"/>
    <w:rsid w:val="00167A83"/>
    <w:rsid w:val="00183065"/>
    <w:rsid w:val="001847D9"/>
    <w:rsid w:val="001850DA"/>
    <w:rsid w:val="001968CB"/>
    <w:rsid w:val="001975FC"/>
    <w:rsid w:val="001B112C"/>
    <w:rsid w:val="001B1C1D"/>
    <w:rsid w:val="001B55FA"/>
    <w:rsid w:val="001E25CB"/>
    <w:rsid w:val="001E71A9"/>
    <w:rsid w:val="002030DC"/>
    <w:rsid w:val="00210B1E"/>
    <w:rsid w:val="00211CC0"/>
    <w:rsid w:val="00226786"/>
    <w:rsid w:val="002421C0"/>
    <w:rsid w:val="00291473"/>
    <w:rsid w:val="00291FDB"/>
    <w:rsid w:val="00294161"/>
    <w:rsid w:val="002A4E2E"/>
    <w:rsid w:val="002A50FD"/>
    <w:rsid w:val="002C72C7"/>
    <w:rsid w:val="002E28C7"/>
    <w:rsid w:val="0031067D"/>
    <w:rsid w:val="00315A6D"/>
    <w:rsid w:val="00322774"/>
    <w:rsid w:val="003237F3"/>
    <w:rsid w:val="00325191"/>
    <w:rsid w:val="00340A0F"/>
    <w:rsid w:val="00340ABF"/>
    <w:rsid w:val="003452D6"/>
    <w:rsid w:val="0034697A"/>
    <w:rsid w:val="003529F2"/>
    <w:rsid w:val="00384AC5"/>
    <w:rsid w:val="0038735D"/>
    <w:rsid w:val="00390289"/>
    <w:rsid w:val="00394D0C"/>
    <w:rsid w:val="003A5EAE"/>
    <w:rsid w:val="003B48E1"/>
    <w:rsid w:val="003B7017"/>
    <w:rsid w:val="003C46BC"/>
    <w:rsid w:val="003E7111"/>
    <w:rsid w:val="003E7ACF"/>
    <w:rsid w:val="003F551F"/>
    <w:rsid w:val="00405380"/>
    <w:rsid w:val="004140CD"/>
    <w:rsid w:val="00432C9C"/>
    <w:rsid w:val="00440F32"/>
    <w:rsid w:val="00441895"/>
    <w:rsid w:val="004438A5"/>
    <w:rsid w:val="00446333"/>
    <w:rsid w:val="004522BA"/>
    <w:rsid w:val="0045521D"/>
    <w:rsid w:val="00461FA2"/>
    <w:rsid w:val="00465035"/>
    <w:rsid w:val="00470870"/>
    <w:rsid w:val="00474B09"/>
    <w:rsid w:val="00482518"/>
    <w:rsid w:val="00483493"/>
    <w:rsid w:val="00485986"/>
    <w:rsid w:val="004A245B"/>
    <w:rsid w:val="004A2914"/>
    <w:rsid w:val="004A4546"/>
    <w:rsid w:val="004A4739"/>
    <w:rsid w:val="004A4D5B"/>
    <w:rsid w:val="004A64A7"/>
    <w:rsid w:val="004B4EE5"/>
    <w:rsid w:val="004C3189"/>
    <w:rsid w:val="004C3F7A"/>
    <w:rsid w:val="004E50E0"/>
    <w:rsid w:val="004F338E"/>
    <w:rsid w:val="005030F4"/>
    <w:rsid w:val="0050797A"/>
    <w:rsid w:val="00511523"/>
    <w:rsid w:val="00515D41"/>
    <w:rsid w:val="0052459D"/>
    <w:rsid w:val="005245C4"/>
    <w:rsid w:val="005247B4"/>
    <w:rsid w:val="005248A6"/>
    <w:rsid w:val="0054458A"/>
    <w:rsid w:val="00570AB5"/>
    <w:rsid w:val="005742A9"/>
    <w:rsid w:val="00581425"/>
    <w:rsid w:val="00584935"/>
    <w:rsid w:val="005B7D58"/>
    <w:rsid w:val="005B7FAA"/>
    <w:rsid w:val="005C4483"/>
    <w:rsid w:val="005C7F1E"/>
    <w:rsid w:val="005F61AA"/>
    <w:rsid w:val="005F6D6E"/>
    <w:rsid w:val="0061513C"/>
    <w:rsid w:val="006167D2"/>
    <w:rsid w:val="0062017D"/>
    <w:rsid w:val="0062432E"/>
    <w:rsid w:val="00632A05"/>
    <w:rsid w:val="00633BC8"/>
    <w:rsid w:val="00642BD2"/>
    <w:rsid w:val="00643E5B"/>
    <w:rsid w:val="00644C53"/>
    <w:rsid w:val="006470E2"/>
    <w:rsid w:val="006510AE"/>
    <w:rsid w:val="006604A2"/>
    <w:rsid w:val="00676D9A"/>
    <w:rsid w:val="00682C3E"/>
    <w:rsid w:val="00691305"/>
    <w:rsid w:val="0069595B"/>
    <w:rsid w:val="006A6568"/>
    <w:rsid w:val="006A748C"/>
    <w:rsid w:val="006B030C"/>
    <w:rsid w:val="006B14EB"/>
    <w:rsid w:val="006C070E"/>
    <w:rsid w:val="006E3049"/>
    <w:rsid w:val="006E4397"/>
    <w:rsid w:val="006F2C36"/>
    <w:rsid w:val="006F586F"/>
    <w:rsid w:val="007013D5"/>
    <w:rsid w:val="0070163B"/>
    <w:rsid w:val="0071333C"/>
    <w:rsid w:val="0072021C"/>
    <w:rsid w:val="00743B51"/>
    <w:rsid w:val="00752014"/>
    <w:rsid w:val="0075419E"/>
    <w:rsid w:val="0075638B"/>
    <w:rsid w:val="00757AB8"/>
    <w:rsid w:val="00764353"/>
    <w:rsid w:val="00771BCD"/>
    <w:rsid w:val="00777330"/>
    <w:rsid w:val="0078322F"/>
    <w:rsid w:val="00797999"/>
    <w:rsid w:val="007A57EB"/>
    <w:rsid w:val="007A6F36"/>
    <w:rsid w:val="007B76AA"/>
    <w:rsid w:val="007C5823"/>
    <w:rsid w:val="007D4D53"/>
    <w:rsid w:val="007E7C16"/>
    <w:rsid w:val="0080349E"/>
    <w:rsid w:val="0080544C"/>
    <w:rsid w:val="008112CF"/>
    <w:rsid w:val="008140E2"/>
    <w:rsid w:val="0083390E"/>
    <w:rsid w:val="00842170"/>
    <w:rsid w:val="00843371"/>
    <w:rsid w:val="00851CF7"/>
    <w:rsid w:val="008520A7"/>
    <w:rsid w:val="008667B1"/>
    <w:rsid w:val="00871F80"/>
    <w:rsid w:val="00872E45"/>
    <w:rsid w:val="00874BA1"/>
    <w:rsid w:val="00885D54"/>
    <w:rsid w:val="008A645F"/>
    <w:rsid w:val="008B3206"/>
    <w:rsid w:val="008E265C"/>
    <w:rsid w:val="008E2A1D"/>
    <w:rsid w:val="008F4481"/>
    <w:rsid w:val="008F68AB"/>
    <w:rsid w:val="00902CD5"/>
    <w:rsid w:val="009040DF"/>
    <w:rsid w:val="00951D89"/>
    <w:rsid w:val="00952F43"/>
    <w:rsid w:val="00974969"/>
    <w:rsid w:val="00996B12"/>
    <w:rsid w:val="009A5061"/>
    <w:rsid w:val="009A7505"/>
    <w:rsid w:val="009B6CD8"/>
    <w:rsid w:val="009B6DD7"/>
    <w:rsid w:val="009B747D"/>
    <w:rsid w:val="009C4976"/>
    <w:rsid w:val="009D69CF"/>
    <w:rsid w:val="009E477E"/>
    <w:rsid w:val="009E7BE4"/>
    <w:rsid w:val="009F17CC"/>
    <w:rsid w:val="00A06164"/>
    <w:rsid w:val="00A15671"/>
    <w:rsid w:val="00A23DF6"/>
    <w:rsid w:val="00A34534"/>
    <w:rsid w:val="00A42943"/>
    <w:rsid w:val="00A64471"/>
    <w:rsid w:val="00A71AD7"/>
    <w:rsid w:val="00A81D91"/>
    <w:rsid w:val="00AA0D56"/>
    <w:rsid w:val="00AA1EB5"/>
    <w:rsid w:val="00AB01F4"/>
    <w:rsid w:val="00AB2C1D"/>
    <w:rsid w:val="00AB660C"/>
    <w:rsid w:val="00AC0913"/>
    <w:rsid w:val="00AD73A8"/>
    <w:rsid w:val="00AE2B6E"/>
    <w:rsid w:val="00AE3139"/>
    <w:rsid w:val="00AE75E7"/>
    <w:rsid w:val="00AF4487"/>
    <w:rsid w:val="00B059A1"/>
    <w:rsid w:val="00B06B3A"/>
    <w:rsid w:val="00B06BBE"/>
    <w:rsid w:val="00B0782B"/>
    <w:rsid w:val="00B175B5"/>
    <w:rsid w:val="00B24A8C"/>
    <w:rsid w:val="00B24DAD"/>
    <w:rsid w:val="00B271C8"/>
    <w:rsid w:val="00B31BE9"/>
    <w:rsid w:val="00B344D8"/>
    <w:rsid w:val="00B36807"/>
    <w:rsid w:val="00B40465"/>
    <w:rsid w:val="00B408C1"/>
    <w:rsid w:val="00B61F84"/>
    <w:rsid w:val="00B67D65"/>
    <w:rsid w:val="00B83BA8"/>
    <w:rsid w:val="00B96A5C"/>
    <w:rsid w:val="00BA57C1"/>
    <w:rsid w:val="00BA67F6"/>
    <w:rsid w:val="00BA696D"/>
    <w:rsid w:val="00BA7A84"/>
    <w:rsid w:val="00BB0C45"/>
    <w:rsid w:val="00BC3264"/>
    <w:rsid w:val="00C03EBE"/>
    <w:rsid w:val="00C16AFB"/>
    <w:rsid w:val="00C20EA1"/>
    <w:rsid w:val="00C30CCC"/>
    <w:rsid w:val="00C459A1"/>
    <w:rsid w:val="00C52A91"/>
    <w:rsid w:val="00C5389F"/>
    <w:rsid w:val="00C53C80"/>
    <w:rsid w:val="00C5459E"/>
    <w:rsid w:val="00C545FC"/>
    <w:rsid w:val="00C56670"/>
    <w:rsid w:val="00C60AE1"/>
    <w:rsid w:val="00C658FE"/>
    <w:rsid w:val="00C706C2"/>
    <w:rsid w:val="00C81F9D"/>
    <w:rsid w:val="00C9317D"/>
    <w:rsid w:val="00CA4C56"/>
    <w:rsid w:val="00CB32DA"/>
    <w:rsid w:val="00CB795C"/>
    <w:rsid w:val="00CB79E2"/>
    <w:rsid w:val="00CC1620"/>
    <w:rsid w:val="00CC45BD"/>
    <w:rsid w:val="00CE3036"/>
    <w:rsid w:val="00CE528B"/>
    <w:rsid w:val="00CF75D6"/>
    <w:rsid w:val="00D11A8E"/>
    <w:rsid w:val="00D128AD"/>
    <w:rsid w:val="00D15719"/>
    <w:rsid w:val="00D202DB"/>
    <w:rsid w:val="00D25D5E"/>
    <w:rsid w:val="00D26AA6"/>
    <w:rsid w:val="00D307E8"/>
    <w:rsid w:val="00D346DD"/>
    <w:rsid w:val="00D37C13"/>
    <w:rsid w:val="00D5041A"/>
    <w:rsid w:val="00D53B5D"/>
    <w:rsid w:val="00D75E43"/>
    <w:rsid w:val="00DB11B0"/>
    <w:rsid w:val="00DB3F29"/>
    <w:rsid w:val="00DB5735"/>
    <w:rsid w:val="00DD479D"/>
    <w:rsid w:val="00DD669A"/>
    <w:rsid w:val="00DD79DD"/>
    <w:rsid w:val="00DE0F0C"/>
    <w:rsid w:val="00DF6A61"/>
    <w:rsid w:val="00E01016"/>
    <w:rsid w:val="00E032B0"/>
    <w:rsid w:val="00E04F41"/>
    <w:rsid w:val="00E1084D"/>
    <w:rsid w:val="00E21759"/>
    <w:rsid w:val="00E25731"/>
    <w:rsid w:val="00E414DB"/>
    <w:rsid w:val="00E44E80"/>
    <w:rsid w:val="00E47E78"/>
    <w:rsid w:val="00E607AA"/>
    <w:rsid w:val="00E766B7"/>
    <w:rsid w:val="00E90FCA"/>
    <w:rsid w:val="00EA1ED2"/>
    <w:rsid w:val="00EA5E00"/>
    <w:rsid w:val="00EB4DFB"/>
    <w:rsid w:val="00EC22EB"/>
    <w:rsid w:val="00EC2700"/>
    <w:rsid w:val="00EE538F"/>
    <w:rsid w:val="00EF0C30"/>
    <w:rsid w:val="00F0170E"/>
    <w:rsid w:val="00F10215"/>
    <w:rsid w:val="00F155BA"/>
    <w:rsid w:val="00F21B0F"/>
    <w:rsid w:val="00F2271A"/>
    <w:rsid w:val="00F2614B"/>
    <w:rsid w:val="00F35864"/>
    <w:rsid w:val="00F553A8"/>
    <w:rsid w:val="00F667E8"/>
    <w:rsid w:val="00F82467"/>
    <w:rsid w:val="00F9158C"/>
    <w:rsid w:val="00FA32C9"/>
    <w:rsid w:val="00FA61CD"/>
    <w:rsid w:val="00FB3D04"/>
    <w:rsid w:val="00FB5B69"/>
    <w:rsid w:val="00FC296B"/>
    <w:rsid w:val="00FD3FD0"/>
    <w:rsid w:val="00FE2F17"/>
    <w:rsid w:val="00FF1D33"/>
    <w:rsid w:val="0314369E"/>
    <w:rsid w:val="032A2EC2"/>
    <w:rsid w:val="03CF3A69"/>
    <w:rsid w:val="040C7957"/>
    <w:rsid w:val="042F62B6"/>
    <w:rsid w:val="05A14F91"/>
    <w:rsid w:val="05B747B5"/>
    <w:rsid w:val="061E4834"/>
    <w:rsid w:val="06334642"/>
    <w:rsid w:val="0648365F"/>
    <w:rsid w:val="066606B5"/>
    <w:rsid w:val="075E313A"/>
    <w:rsid w:val="08803584"/>
    <w:rsid w:val="08DA7138"/>
    <w:rsid w:val="08DF64FD"/>
    <w:rsid w:val="0A434999"/>
    <w:rsid w:val="0AF023FF"/>
    <w:rsid w:val="0B786794"/>
    <w:rsid w:val="0B7F5D75"/>
    <w:rsid w:val="0B955598"/>
    <w:rsid w:val="0BD465DB"/>
    <w:rsid w:val="0D1B387B"/>
    <w:rsid w:val="0D442DD2"/>
    <w:rsid w:val="0DED346A"/>
    <w:rsid w:val="0E19425F"/>
    <w:rsid w:val="0EC71F0D"/>
    <w:rsid w:val="0F1467D4"/>
    <w:rsid w:val="0F5C08A7"/>
    <w:rsid w:val="10D64689"/>
    <w:rsid w:val="11D54941"/>
    <w:rsid w:val="126006AE"/>
    <w:rsid w:val="127C4DBC"/>
    <w:rsid w:val="127D7708"/>
    <w:rsid w:val="12CA1FCB"/>
    <w:rsid w:val="1388163E"/>
    <w:rsid w:val="13C407C9"/>
    <w:rsid w:val="14367481"/>
    <w:rsid w:val="144731A8"/>
    <w:rsid w:val="14B7032D"/>
    <w:rsid w:val="152F6116"/>
    <w:rsid w:val="153100E0"/>
    <w:rsid w:val="15E2587E"/>
    <w:rsid w:val="15E37346"/>
    <w:rsid w:val="165A3666"/>
    <w:rsid w:val="16C55571"/>
    <w:rsid w:val="171C6B6E"/>
    <w:rsid w:val="17606A5A"/>
    <w:rsid w:val="18F558C8"/>
    <w:rsid w:val="194F45EA"/>
    <w:rsid w:val="196547FC"/>
    <w:rsid w:val="19B04DEE"/>
    <w:rsid w:val="19C07C84"/>
    <w:rsid w:val="19FC4B99"/>
    <w:rsid w:val="1A3A7A37"/>
    <w:rsid w:val="1B9B0F04"/>
    <w:rsid w:val="1BFB4306"/>
    <w:rsid w:val="1C986C96"/>
    <w:rsid w:val="1C99656B"/>
    <w:rsid w:val="1CC161ED"/>
    <w:rsid w:val="1D1125A5"/>
    <w:rsid w:val="1E1E31CB"/>
    <w:rsid w:val="1EC65D3D"/>
    <w:rsid w:val="1FC61D6D"/>
    <w:rsid w:val="206550E2"/>
    <w:rsid w:val="20AA2CDD"/>
    <w:rsid w:val="20DB1879"/>
    <w:rsid w:val="21182154"/>
    <w:rsid w:val="21294361"/>
    <w:rsid w:val="21F26E49"/>
    <w:rsid w:val="22266AF2"/>
    <w:rsid w:val="22673393"/>
    <w:rsid w:val="2305495A"/>
    <w:rsid w:val="247D50F0"/>
    <w:rsid w:val="24B77ED6"/>
    <w:rsid w:val="251A3C67"/>
    <w:rsid w:val="255B2F57"/>
    <w:rsid w:val="257A00AF"/>
    <w:rsid w:val="25D56865"/>
    <w:rsid w:val="26EA00EF"/>
    <w:rsid w:val="271E5FEA"/>
    <w:rsid w:val="277F117F"/>
    <w:rsid w:val="284101E2"/>
    <w:rsid w:val="28470748"/>
    <w:rsid w:val="2B5841C1"/>
    <w:rsid w:val="2CBC0CB9"/>
    <w:rsid w:val="2D39592C"/>
    <w:rsid w:val="2DCA2A28"/>
    <w:rsid w:val="2E011250"/>
    <w:rsid w:val="2E045F3A"/>
    <w:rsid w:val="2F923A19"/>
    <w:rsid w:val="2FE95D01"/>
    <w:rsid w:val="30E107B4"/>
    <w:rsid w:val="311E37B6"/>
    <w:rsid w:val="312E1520"/>
    <w:rsid w:val="31464ABB"/>
    <w:rsid w:val="322C5A5F"/>
    <w:rsid w:val="33323549"/>
    <w:rsid w:val="34CE1050"/>
    <w:rsid w:val="35F5085E"/>
    <w:rsid w:val="36617CA1"/>
    <w:rsid w:val="369762AB"/>
    <w:rsid w:val="36D52B69"/>
    <w:rsid w:val="36EF34FF"/>
    <w:rsid w:val="37702892"/>
    <w:rsid w:val="37D01583"/>
    <w:rsid w:val="3848736B"/>
    <w:rsid w:val="3AEF031F"/>
    <w:rsid w:val="3B4E2EEA"/>
    <w:rsid w:val="3B8E367D"/>
    <w:rsid w:val="3B903503"/>
    <w:rsid w:val="3BBF16F2"/>
    <w:rsid w:val="3BDA477E"/>
    <w:rsid w:val="3C6A5B02"/>
    <w:rsid w:val="3CCF1E09"/>
    <w:rsid w:val="3D4E71D1"/>
    <w:rsid w:val="3D6B7F55"/>
    <w:rsid w:val="3D9B618F"/>
    <w:rsid w:val="3DAE5EC2"/>
    <w:rsid w:val="3DCE3E6E"/>
    <w:rsid w:val="3DEC619B"/>
    <w:rsid w:val="3E2D328B"/>
    <w:rsid w:val="3E2E7003"/>
    <w:rsid w:val="3E3068D7"/>
    <w:rsid w:val="3E3F6B1A"/>
    <w:rsid w:val="3ED2798E"/>
    <w:rsid w:val="3F0D4E6A"/>
    <w:rsid w:val="3F406FEE"/>
    <w:rsid w:val="3FCC6AD3"/>
    <w:rsid w:val="41936143"/>
    <w:rsid w:val="44000AFA"/>
    <w:rsid w:val="446077EA"/>
    <w:rsid w:val="44D53D34"/>
    <w:rsid w:val="45A656D1"/>
    <w:rsid w:val="47321912"/>
    <w:rsid w:val="483416BA"/>
    <w:rsid w:val="48B85E47"/>
    <w:rsid w:val="49C820BA"/>
    <w:rsid w:val="4A4536BD"/>
    <w:rsid w:val="4AE83A8E"/>
    <w:rsid w:val="4B7F0E9E"/>
    <w:rsid w:val="4C671669"/>
    <w:rsid w:val="4CD66B25"/>
    <w:rsid w:val="4CEE0089"/>
    <w:rsid w:val="4D043409"/>
    <w:rsid w:val="4D697710"/>
    <w:rsid w:val="4D9C1893"/>
    <w:rsid w:val="4DA1334D"/>
    <w:rsid w:val="4DA22C22"/>
    <w:rsid w:val="4DF07E31"/>
    <w:rsid w:val="4EF86F9D"/>
    <w:rsid w:val="4EFF657E"/>
    <w:rsid w:val="4F9547EC"/>
    <w:rsid w:val="4F9B1E14"/>
    <w:rsid w:val="501A61F2"/>
    <w:rsid w:val="512247A5"/>
    <w:rsid w:val="5244074B"/>
    <w:rsid w:val="530A729F"/>
    <w:rsid w:val="554F7B33"/>
    <w:rsid w:val="555111B5"/>
    <w:rsid w:val="55E97640"/>
    <w:rsid w:val="564F2EB5"/>
    <w:rsid w:val="576A0C54"/>
    <w:rsid w:val="57E24C8E"/>
    <w:rsid w:val="57FF75EE"/>
    <w:rsid w:val="58117322"/>
    <w:rsid w:val="58733B38"/>
    <w:rsid w:val="597E2795"/>
    <w:rsid w:val="5A8B33BB"/>
    <w:rsid w:val="5B433C96"/>
    <w:rsid w:val="5C3F445D"/>
    <w:rsid w:val="5C583771"/>
    <w:rsid w:val="5D211DB5"/>
    <w:rsid w:val="5D283143"/>
    <w:rsid w:val="5D8365CC"/>
    <w:rsid w:val="5E2F22B0"/>
    <w:rsid w:val="5EBF1885"/>
    <w:rsid w:val="5ED74E21"/>
    <w:rsid w:val="5EDB72B0"/>
    <w:rsid w:val="60A46F85"/>
    <w:rsid w:val="61BB25E6"/>
    <w:rsid w:val="621E68C3"/>
    <w:rsid w:val="63BC45E5"/>
    <w:rsid w:val="63C65464"/>
    <w:rsid w:val="63C94F54"/>
    <w:rsid w:val="64237D42"/>
    <w:rsid w:val="65515894"/>
    <w:rsid w:val="655A40B6"/>
    <w:rsid w:val="65DF45BB"/>
    <w:rsid w:val="666B22F3"/>
    <w:rsid w:val="669435F8"/>
    <w:rsid w:val="67281F92"/>
    <w:rsid w:val="689C49E5"/>
    <w:rsid w:val="694D5CE0"/>
    <w:rsid w:val="6AF50F9A"/>
    <w:rsid w:val="6AF64881"/>
    <w:rsid w:val="6B413622"/>
    <w:rsid w:val="6C357BE8"/>
    <w:rsid w:val="6C944351"/>
    <w:rsid w:val="6CA1081C"/>
    <w:rsid w:val="6DBB47E0"/>
    <w:rsid w:val="6E0E1EE1"/>
    <w:rsid w:val="6E9F6864"/>
    <w:rsid w:val="6EC46A44"/>
    <w:rsid w:val="6EDC3D8E"/>
    <w:rsid w:val="6F065805"/>
    <w:rsid w:val="6F196D90"/>
    <w:rsid w:val="6F213E96"/>
    <w:rsid w:val="6F285225"/>
    <w:rsid w:val="6FC84312"/>
    <w:rsid w:val="710B6BAC"/>
    <w:rsid w:val="71EF0548"/>
    <w:rsid w:val="722515A8"/>
    <w:rsid w:val="72861093"/>
    <w:rsid w:val="72A9667D"/>
    <w:rsid w:val="72D82ABE"/>
    <w:rsid w:val="72F769C5"/>
    <w:rsid w:val="731C6E4F"/>
    <w:rsid w:val="73335F46"/>
    <w:rsid w:val="739B4217"/>
    <w:rsid w:val="73AB01D2"/>
    <w:rsid w:val="7478715B"/>
    <w:rsid w:val="74EC6556"/>
    <w:rsid w:val="760616F0"/>
    <w:rsid w:val="76426BCC"/>
    <w:rsid w:val="76AF7FDA"/>
    <w:rsid w:val="76E01F41"/>
    <w:rsid w:val="77860D3A"/>
    <w:rsid w:val="78232A2D"/>
    <w:rsid w:val="78A82F32"/>
    <w:rsid w:val="79F63AB3"/>
    <w:rsid w:val="7ACF0C4A"/>
    <w:rsid w:val="7BB67714"/>
    <w:rsid w:val="7C5C4760"/>
    <w:rsid w:val="7D8201F6"/>
    <w:rsid w:val="7DDF73F6"/>
    <w:rsid w:val="7E553E43"/>
    <w:rsid w:val="7F47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xylc\AppData\Roaming\kingsoft\office6\templates\download\173d68aa934fc52f0fe4a1069a0df2a4\&#23398;&#26657;&#25193;&#24314;&#24037;&#31243;&#25307;&#26631;&#25991;&#20214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学校扩建工程招标文件</Template>
  <TotalTime>1</TotalTime>
  <Pages>2</Pages>
  <Words>32</Words>
  <Characters>188</Characters>
  <Application>Microsoft Office Word</Application>
  <DocSecurity>0</DocSecurity>
  <Lines>1</Lines>
  <Paragraphs>1</Paragraphs>
  <ScaleCrop>false</ScaleCrop>
  <Company>P R C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招标编号：</dc:title>
  <dc:creator>wheeler</dc:creator>
  <cp:lastModifiedBy>Windows User</cp:lastModifiedBy>
  <cp:revision>12</cp:revision>
  <cp:lastPrinted>2024-07-30T06:48:00Z</cp:lastPrinted>
  <dcterms:created xsi:type="dcterms:W3CDTF">2024-07-23T11:09:00Z</dcterms:created>
  <dcterms:modified xsi:type="dcterms:W3CDTF">2024-07-30T06:48:00Z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A944E9C6A3624236820AE25BF03CCDEB_13</vt:lpwstr>
  </property>
</Properties>
</file>