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DE2593" w:rsidRDefault="00DE2593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DE2593" w:rsidRDefault="00356226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高二学生宿舍玻璃顶渗水及修复排水管</w:t>
      </w: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工程</w:t>
      </w:r>
    </w:p>
    <w:p w14:paraId="2E0A6C7E" w14:textId="77777777" w:rsidR="00DE2593" w:rsidRDefault="00DE2593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DE2593" w:rsidRDefault="00DE2593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DE2593" w:rsidRDefault="00DE2593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DE2593" w:rsidRDefault="00356226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DE2593" w:rsidRDefault="00DE2593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DE2593" w:rsidRDefault="00DE2593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DE2593" w:rsidRDefault="00DE2593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DE2593" w:rsidRDefault="00DE2593">
      <w:pPr>
        <w:spacing w:line="360" w:lineRule="auto"/>
        <w:rPr>
          <w:rFonts w:ascii="仿宋_GB2312" w:hAnsi="仿宋_GB2312" w:cs="仿宋_GB2312"/>
          <w:sz w:val="52"/>
        </w:rPr>
      </w:pPr>
    </w:p>
    <w:p w14:paraId="09B3401C" w14:textId="77777777" w:rsidR="00DE2593" w:rsidRDefault="00356226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</w:t>
      </w:r>
    </w:p>
    <w:p w14:paraId="5E4A2785" w14:textId="77777777" w:rsidR="00DE2593" w:rsidRDefault="00356226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 w:hint="eastAsia"/>
          <w:sz w:val="32"/>
        </w:rPr>
        <w:t xml:space="preserve"> </w:t>
      </w:r>
      <w:r>
        <w:rPr>
          <w:rFonts w:ascii="仿宋_GB2312" w:hAnsi="仿宋_GB2312" w:cs="仿宋_GB2312" w:hint="eastAsia"/>
          <w:sz w:val="32"/>
        </w:rPr>
        <w:t xml:space="preserve">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6C9344E0" w14:textId="77777777" w:rsidR="00DE2593" w:rsidRDefault="00DE2593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792F18B9" w14:textId="77777777" w:rsidR="00DE2593" w:rsidRDefault="00DE2593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DE25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DE2593" w:rsidRDefault="00356226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、工程概况</w:t>
      </w:r>
    </w:p>
    <w:p w14:paraId="4613F1FA" w14:textId="77777777" w:rsidR="00DE2593" w:rsidRDefault="00DE2593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340"/>
        <w:gridCol w:w="2170"/>
        <w:gridCol w:w="2256"/>
      </w:tblGrid>
      <w:tr w:rsidR="00DE2593" w14:paraId="40B302E0" w14:textId="77777777">
        <w:trPr>
          <w:trHeight w:hRule="exact" w:val="851"/>
        </w:trPr>
        <w:tc>
          <w:tcPr>
            <w:tcW w:w="1908" w:type="dxa"/>
            <w:vAlign w:val="center"/>
          </w:tcPr>
          <w:p w14:paraId="6C319FFD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14:paraId="028B98C4" w14:textId="77777777" w:rsidR="00DE2593" w:rsidRDefault="00356226">
            <w:pPr>
              <w:pStyle w:val="a8"/>
              <w:adjustRightInd w:val="0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高二学生宿舍玻璃顶渗水维修及修复排水管工程</w:t>
            </w:r>
          </w:p>
        </w:tc>
      </w:tr>
      <w:tr w:rsidR="00DE2593" w14:paraId="7968A8AC" w14:textId="77777777">
        <w:trPr>
          <w:trHeight w:hRule="exact" w:val="787"/>
        </w:trPr>
        <w:tc>
          <w:tcPr>
            <w:tcW w:w="1908" w:type="dxa"/>
            <w:vAlign w:val="center"/>
          </w:tcPr>
          <w:p w14:paraId="74F8DB7A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14:paraId="7F36032B" w14:textId="77777777" w:rsidR="00DE2593" w:rsidRDefault="00356226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DE2593" w14:paraId="6B21CE50" w14:textId="77777777">
        <w:trPr>
          <w:trHeight w:hRule="exact" w:val="851"/>
        </w:trPr>
        <w:tc>
          <w:tcPr>
            <w:tcW w:w="1908" w:type="dxa"/>
            <w:vAlign w:val="center"/>
          </w:tcPr>
          <w:p w14:paraId="5CAA23E5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14:paraId="09FDC487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</w:t>
            </w:r>
            <w:r>
              <w:rPr>
                <w:rFonts w:ascii="仿宋_GB2312" w:hint="eastAsia"/>
                <w:b/>
                <w:szCs w:val="28"/>
              </w:rPr>
              <w:t>资金</w:t>
            </w:r>
          </w:p>
        </w:tc>
        <w:tc>
          <w:tcPr>
            <w:tcW w:w="2170" w:type="dxa"/>
            <w:vAlign w:val="center"/>
          </w:tcPr>
          <w:p w14:paraId="2CD70C6F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14:paraId="0CC91650" w14:textId="77777777" w:rsidR="00DE2593" w:rsidRDefault="00356226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DE2593" w14:paraId="62A4410B" w14:textId="77777777">
        <w:trPr>
          <w:trHeight w:hRule="exact" w:val="851"/>
        </w:trPr>
        <w:tc>
          <w:tcPr>
            <w:tcW w:w="1908" w:type="dxa"/>
            <w:vAlign w:val="center"/>
          </w:tcPr>
          <w:p w14:paraId="11F3BCB0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14:paraId="4DCB3FBB" w14:textId="77777777" w:rsidR="00DE2593" w:rsidRDefault="00356226" w:rsidP="00FD1D6F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38m</w:t>
            </w:r>
          </w:p>
        </w:tc>
        <w:tc>
          <w:tcPr>
            <w:tcW w:w="2170" w:type="dxa"/>
            <w:vAlign w:val="center"/>
          </w:tcPr>
          <w:p w14:paraId="2EFEFF24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14:paraId="33979DCF" w14:textId="77777777" w:rsidR="00DE2593" w:rsidRDefault="00356226" w:rsidP="00FD1D6F">
            <w:pPr>
              <w:pStyle w:val="a5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0.5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DE2593" w14:paraId="0C58BDE3" w14:textId="77777777">
        <w:trPr>
          <w:cantSplit/>
          <w:trHeight w:hRule="exact" w:val="1166"/>
        </w:trPr>
        <w:tc>
          <w:tcPr>
            <w:tcW w:w="1908" w:type="dxa"/>
            <w:vAlign w:val="center"/>
          </w:tcPr>
          <w:p w14:paraId="5B315564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14:paraId="506FED62" w14:textId="77777777" w:rsidR="00DE2593" w:rsidRDefault="00356226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日历天</w:t>
            </w:r>
          </w:p>
        </w:tc>
      </w:tr>
      <w:tr w:rsidR="00DE2593" w14:paraId="283A9DB9" w14:textId="77777777">
        <w:trPr>
          <w:trHeight w:hRule="exact" w:val="2347"/>
        </w:trPr>
        <w:tc>
          <w:tcPr>
            <w:tcW w:w="1908" w:type="dxa"/>
            <w:vAlign w:val="center"/>
          </w:tcPr>
          <w:p w14:paraId="50811FF2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14:paraId="4B84559D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原因：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玻璃胶与墙体老化裂口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严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重</w:t>
            </w:r>
          </w:p>
          <w:p w14:paraId="7B1F5668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方法：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墙外下翻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10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公分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，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平面满铺与玻璃搭接不少于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20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公分，所有避雷针刷液体卷材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，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封口玻璃与卷材搭接边处用液体卷材做密封</w:t>
            </w:r>
          </w:p>
          <w:p w14:paraId="3478EDD6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维修用料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: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东方雨虹牌</w:t>
            </w:r>
          </w:p>
          <w:p w14:paraId="4BF4F8FE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高二男生宿舍东北侧修复排水管约</w:t>
            </w:r>
            <w:r>
              <w:rPr>
                <w:rFonts w:ascii="仿宋_GB2312" w:hAnsi="宋体" w:cs="宋体" w:hint="eastAsia"/>
                <w:bCs/>
                <w:sz w:val="30"/>
                <w:szCs w:val="30"/>
              </w:rPr>
              <w:t>4m</w:t>
            </w:r>
          </w:p>
        </w:tc>
      </w:tr>
      <w:tr w:rsidR="00DE2593" w14:paraId="2E53969A" w14:textId="77777777">
        <w:trPr>
          <w:trHeight w:hRule="exact" w:val="1564"/>
        </w:trPr>
        <w:tc>
          <w:tcPr>
            <w:tcW w:w="1908" w:type="dxa"/>
            <w:vAlign w:val="center"/>
          </w:tcPr>
          <w:p w14:paraId="1E339480" w14:textId="77777777" w:rsidR="00DE2593" w:rsidRDefault="00356226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3"/>
            <w:vAlign w:val="center"/>
          </w:tcPr>
          <w:p w14:paraId="393C6786" w14:textId="75E24EA0" w:rsidR="00DE2593" w:rsidRDefault="00FD1D6F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  <w:bookmarkStart w:id="0" w:name="_GoBack"/>
            <w:bookmarkEnd w:id="0"/>
          </w:p>
        </w:tc>
      </w:tr>
    </w:tbl>
    <w:p w14:paraId="69F4764C" w14:textId="77777777" w:rsidR="00DE2593" w:rsidRDefault="00DE2593">
      <w:pPr>
        <w:jc w:val="center"/>
      </w:pPr>
    </w:p>
    <w:sectPr w:rsidR="00DE2593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8656A" w14:textId="77777777" w:rsidR="00356226" w:rsidRDefault="00356226">
      <w:r>
        <w:separator/>
      </w:r>
    </w:p>
  </w:endnote>
  <w:endnote w:type="continuationSeparator" w:id="0">
    <w:p w14:paraId="57DA80B0" w14:textId="77777777" w:rsidR="00356226" w:rsidRDefault="0035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DE2593" w:rsidRDefault="00356226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DE2593" w:rsidRDefault="00DE259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666FF" w14:textId="77777777" w:rsidR="00FD1D6F" w:rsidRDefault="00FD1D6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DFCFB" w14:textId="77777777" w:rsidR="00FD1D6F" w:rsidRDefault="00FD1D6F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DE2593" w:rsidRDefault="00356226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FD1D6F">
      <w:rPr>
        <w:rStyle w:val="ab"/>
        <w:noProof/>
      </w:rPr>
      <w:t>1</w:t>
    </w:r>
    <w:r>
      <w:fldChar w:fldCharType="end"/>
    </w:r>
  </w:p>
  <w:p w14:paraId="0CFC850D" w14:textId="77777777" w:rsidR="00DE2593" w:rsidRDefault="00DE2593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EDC84" w14:textId="77777777" w:rsidR="00356226" w:rsidRDefault="00356226">
      <w:r>
        <w:separator/>
      </w:r>
    </w:p>
  </w:footnote>
  <w:footnote w:type="continuationSeparator" w:id="0">
    <w:p w14:paraId="1D24D5A9" w14:textId="77777777" w:rsidR="00356226" w:rsidRDefault="00356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49C9D" w14:textId="77777777" w:rsidR="00FD1D6F" w:rsidRDefault="00FD1D6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DE2593" w:rsidRDefault="00DE2593" w:rsidP="00FD1D6F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BC1B1" w14:textId="77777777" w:rsidR="00FD1D6F" w:rsidRDefault="00FD1D6F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DE2593" w:rsidRDefault="00DE2593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56226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E2593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1D6F"/>
    <w:rsid w:val="00FD3FD0"/>
    <w:rsid w:val="00FE2F17"/>
    <w:rsid w:val="00FF1D33"/>
    <w:rsid w:val="0271733F"/>
    <w:rsid w:val="0314369E"/>
    <w:rsid w:val="03CF3A69"/>
    <w:rsid w:val="03D270B5"/>
    <w:rsid w:val="040C7957"/>
    <w:rsid w:val="042F62B6"/>
    <w:rsid w:val="0599432F"/>
    <w:rsid w:val="05A14F91"/>
    <w:rsid w:val="05B747B5"/>
    <w:rsid w:val="061E4834"/>
    <w:rsid w:val="06334642"/>
    <w:rsid w:val="0648365F"/>
    <w:rsid w:val="066606B5"/>
    <w:rsid w:val="075E313A"/>
    <w:rsid w:val="08803584"/>
    <w:rsid w:val="08DA7138"/>
    <w:rsid w:val="099D2CDA"/>
    <w:rsid w:val="09D65B51"/>
    <w:rsid w:val="0A434999"/>
    <w:rsid w:val="0AF023FF"/>
    <w:rsid w:val="0B786794"/>
    <w:rsid w:val="0B7A075E"/>
    <w:rsid w:val="0B7F5D75"/>
    <w:rsid w:val="0B955598"/>
    <w:rsid w:val="0BD465DB"/>
    <w:rsid w:val="0BE91440"/>
    <w:rsid w:val="0D1B387B"/>
    <w:rsid w:val="0D442DD2"/>
    <w:rsid w:val="0DD73C46"/>
    <w:rsid w:val="0E19425F"/>
    <w:rsid w:val="0EC71F0D"/>
    <w:rsid w:val="0F0740B7"/>
    <w:rsid w:val="0F1467D4"/>
    <w:rsid w:val="10D64689"/>
    <w:rsid w:val="12301B77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37346"/>
    <w:rsid w:val="165A3666"/>
    <w:rsid w:val="16C55571"/>
    <w:rsid w:val="171C6B6E"/>
    <w:rsid w:val="17606A5A"/>
    <w:rsid w:val="18F558C8"/>
    <w:rsid w:val="194F45EA"/>
    <w:rsid w:val="196547FC"/>
    <w:rsid w:val="19B04DEE"/>
    <w:rsid w:val="19C07C84"/>
    <w:rsid w:val="19F811CC"/>
    <w:rsid w:val="19FC4B99"/>
    <w:rsid w:val="1A3A7A37"/>
    <w:rsid w:val="1B9B0F04"/>
    <w:rsid w:val="1BFB4306"/>
    <w:rsid w:val="1C986C96"/>
    <w:rsid w:val="1C99656B"/>
    <w:rsid w:val="1CC161ED"/>
    <w:rsid w:val="1D1125A5"/>
    <w:rsid w:val="1D686669"/>
    <w:rsid w:val="1E1E31CB"/>
    <w:rsid w:val="1EC65D3D"/>
    <w:rsid w:val="1EEA12FF"/>
    <w:rsid w:val="1FC61D6D"/>
    <w:rsid w:val="206550E2"/>
    <w:rsid w:val="20AA2CDD"/>
    <w:rsid w:val="20DB1879"/>
    <w:rsid w:val="21294361"/>
    <w:rsid w:val="21F26E49"/>
    <w:rsid w:val="22266AF2"/>
    <w:rsid w:val="22673393"/>
    <w:rsid w:val="2305495A"/>
    <w:rsid w:val="247D50F0"/>
    <w:rsid w:val="24B77ED6"/>
    <w:rsid w:val="255B2F57"/>
    <w:rsid w:val="257A00AF"/>
    <w:rsid w:val="25C46DB6"/>
    <w:rsid w:val="25D56865"/>
    <w:rsid w:val="260F29A4"/>
    <w:rsid w:val="26EA00EF"/>
    <w:rsid w:val="271E5FEA"/>
    <w:rsid w:val="277F117F"/>
    <w:rsid w:val="284101E2"/>
    <w:rsid w:val="28470748"/>
    <w:rsid w:val="2B5841C1"/>
    <w:rsid w:val="2CBC0CB9"/>
    <w:rsid w:val="2D39592C"/>
    <w:rsid w:val="2E011250"/>
    <w:rsid w:val="2E045F3A"/>
    <w:rsid w:val="2F923A19"/>
    <w:rsid w:val="2FBB6ACC"/>
    <w:rsid w:val="2FE95D01"/>
    <w:rsid w:val="303F594F"/>
    <w:rsid w:val="30E107B4"/>
    <w:rsid w:val="311E37B6"/>
    <w:rsid w:val="311F752F"/>
    <w:rsid w:val="312E1520"/>
    <w:rsid w:val="31464ABB"/>
    <w:rsid w:val="322C5A5F"/>
    <w:rsid w:val="32BD06E7"/>
    <w:rsid w:val="33323549"/>
    <w:rsid w:val="344175CA"/>
    <w:rsid w:val="34CE1050"/>
    <w:rsid w:val="35F5085E"/>
    <w:rsid w:val="36617CA1"/>
    <w:rsid w:val="369762AB"/>
    <w:rsid w:val="36D52B69"/>
    <w:rsid w:val="36EF34FF"/>
    <w:rsid w:val="37702892"/>
    <w:rsid w:val="37A97B52"/>
    <w:rsid w:val="37D01583"/>
    <w:rsid w:val="3848736B"/>
    <w:rsid w:val="39396CB4"/>
    <w:rsid w:val="3AEF031F"/>
    <w:rsid w:val="3B4E2EEA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D2798E"/>
    <w:rsid w:val="3F0D4E6A"/>
    <w:rsid w:val="3F406FEE"/>
    <w:rsid w:val="3FA56E51"/>
    <w:rsid w:val="3FCC6AD3"/>
    <w:rsid w:val="3FE62A28"/>
    <w:rsid w:val="41936143"/>
    <w:rsid w:val="44000AFA"/>
    <w:rsid w:val="446077EA"/>
    <w:rsid w:val="44D53D34"/>
    <w:rsid w:val="45A656D1"/>
    <w:rsid w:val="47321912"/>
    <w:rsid w:val="47A143A2"/>
    <w:rsid w:val="483416BA"/>
    <w:rsid w:val="483F12A6"/>
    <w:rsid w:val="48B85E47"/>
    <w:rsid w:val="49C820BA"/>
    <w:rsid w:val="4A4536BD"/>
    <w:rsid w:val="4AE83A8E"/>
    <w:rsid w:val="4B2B0B52"/>
    <w:rsid w:val="4B7F0E9E"/>
    <w:rsid w:val="4BA36289"/>
    <w:rsid w:val="4CD66B25"/>
    <w:rsid w:val="4CEE0089"/>
    <w:rsid w:val="4D043409"/>
    <w:rsid w:val="4D9C1893"/>
    <w:rsid w:val="4DA1334D"/>
    <w:rsid w:val="4DA22C22"/>
    <w:rsid w:val="4EF86F9D"/>
    <w:rsid w:val="4EFF657E"/>
    <w:rsid w:val="4F9547EC"/>
    <w:rsid w:val="4F9B1E14"/>
    <w:rsid w:val="501A61F2"/>
    <w:rsid w:val="512247A5"/>
    <w:rsid w:val="5244074B"/>
    <w:rsid w:val="530A729F"/>
    <w:rsid w:val="54F77CF7"/>
    <w:rsid w:val="5543118E"/>
    <w:rsid w:val="554F7B33"/>
    <w:rsid w:val="555111B5"/>
    <w:rsid w:val="55E97640"/>
    <w:rsid w:val="564F2EB5"/>
    <w:rsid w:val="573941DB"/>
    <w:rsid w:val="57AF6667"/>
    <w:rsid w:val="57E24C8E"/>
    <w:rsid w:val="57FF75EE"/>
    <w:rsid w:val="58733B38"/>
    <w:rsid w:val="597E2795"/>
    <w:rsid w:val="5A8B33BB"/>
    <w:rsid w:val="5B007752"/>
    <w:rsid w:val="5B433C96"/>
    <w:rsid w:val="5C583771"/>
    <w:rsid w:val="5D211DB5"/>
    <w:rsid w:val="5D283143"/>
    <w:rsid w:val="5D8365CC"/>
    <w:rsid w:val="5E2F22B0"/>
    <w:rsid w:val="5E343D6A"/>
    <w:rsid w:val="5EBF1885"/>
    <w:rsid w:val="5EDB72B0"/>
    <w:rsid w:val="5F84662B"/>
    <w:rsid w:val="60A46F85"/>
    <w:rsid w:val="61BB25E6"/>
    <w:rsid w:val="63BC45E5"/>
    <w:rsid w:val="63C65464"/>
    <w:rsid w:val="63C94F54"/>
    <w:rsid w:val="64237D42"/>
    <w:rsid w:val="65515894"/>
    <w:rsid w:val="655A40B6"/>
    <w:rsid w:val="65DF45BB"/>
    <w:rsid w:val="666B22F3"/>
    <w:rsid w:val="669435F8"/>
    <w:rsid w:val="67281F92"/>
    <w:rsid w:val="689C49E5"/>
    <w:rsid w:val="68B7537B"/>
    <w:rsid w:val="694D5CE0"/>
    <w:rsid w:val="6AF50F9A"/>
    <w:rsid w:val="6AF64881"/>
    <w:rsid w:val="6B0A3E88"/>
    <w:rsid w:val="6B413622"/>
    <w:rsid w:val="6BCC7390"/>
    <w:rsid w:val="6C944351"/>
    <w:rsid w:val="6CA1081C"/>
    <w:rsid w:val="6DBB47E0"/>
    <w:rsid w:val="6E0E1EE1"/>
    <w:rsid w:val="6E9F6864"/>
    <w:rsid w:val="6EC46A44"/>
    <w:rsid w:val="6EDC3D8E"/>
    <w:rsid w:val="6EED1AF7"/>
    <w:rsid w:val="6F065805"/>
    <w:rsid w:val="6F196D90"/>
    <w:rsid w:val="6F213E96"/>
    <w:rsid w:val="6F285225"/>
    <w:rsid w:val="6FC84312"/>
    <w:rsid w:val="710B6BAC"/>
    <w:rsid w:val="712832BA"/>
    <w:rsid w:val="7172498F"/>
    <w:rsid w:val="71EF0548"/>
    <w:rsid w:val="722515A8"/>
    <w:rsid w:val="72861093"/>
    <w:rsid w:val="72A9667D"/>
    <w:rsid w:val="72D82ABE"/>
    <w:rsid w:val="72F769C5"/>
    <w:rsid w:val="731C6E4F"/>
    <w:rsid w:val="73335F46"/>
    <w:rsid w:val="73497518"/>
    <w:rsid w:val="739B4217"/>
    <w:rsid w:val="73AB01D2"/>
    <w:rsid w:val="7478715B"/>
    <w:rsid w:val="74EC6556"/>
    <w:rsid w:val="75226272"/>
    <w:rsid w:val="760616F0"/>
    <w:rsid w:val="76426BCC"/>
    <w:rsid w:val="76AF7FDA"/>
    <w:rsid w:val="76E01F41"/>
    <w:rsid w:val="77860D3A"/>
    <w:rsid w:val="78232A2D"/>
    <w:rsid w:val="78A82F32"/>
    <w:rsid w:val="79442C5B"/>
    <w:rsid w:val="79BC6C95"/>
    <w:rsid w:val="7ACF0C4A"/>
    <w:rsid w:val="7BB67714"/>
    <w:rsid w:val="7BB8348D"/>
    <w:rsid w:val="7C413482"/>
    <w:rsid w:val="7C5C4760"/>
    <w:rsid w:val="7D8201F6"/>
    <w:rsid w:val="7DDF73F6"/>
    <w:rsid w:val="7E553E43"/>
    <w:rsid w:val="7EED5B43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18</TotalTime>
  <Pages>2</Pages>
  <Words>45</Words>
  <Characters>262</Characters>
  <Application>Microsoft Office Word</Application>
  <DocSecurity>0</DocSecurity>
  <Lines>2</Lines>
  <Paragraphs>1</Paragraphs>
  <ScaleCrop>false</ScaleCrop>
  <Company>P R C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12</cp:revision>
  <cp:lastPrinted>2024-07-30T06:59:00Z</cp:lastPrinted>
  <dcterms:created xsi:type="dcterms:W3CDTF">2024-07-23T11:09:00Z</dcterms:created>
  <dcterms:modified xsi:type="dcterms:W3CDTF">2024-07-30T06:59:00Z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7EFCB58ED13B45A5A6D6134D81081272_13</vt:lpwstr>
  </property>
</Properties>
</file>