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1802EE" w:rsidRDefault="001802EE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1802EE" w:rsidRDefault="00F836A0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高三餐厅排水管</w:t>
      </w: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加装修复</w:t>
      </w: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工程</w:t>
      </w:r>
    </w:p>
    <w:p w14:paraId="2E0A6C7E" w14:textId="77777777" w:rsidR="001802EE" w:rsidRDefault="001802EE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1802EE" w:rsidRDefault="00F836A0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1802EE" w:rsidRDefault="001802EE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1802EE" w:rsidRDefault="001802EE">
      <w:pPr>
        <w:spacing w:line="360" w:lineRule="auto"/>
        <w:rPr>
          <w:rFonts w:ascii="仿宋_GB2312" w:hAnsi="仿宋_GB2312" w:cs="仿宋_GB2312"/>
          <w:sz w:val="52"/>
        </w:rPr>
      </w:pPr>
    </w:p>
    <w:p w14:paraId="5D942E71" w14:textId="77777777" w:rsidR="001802EE" w:rsidRDefault="00F836A0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08028E03" w14:textId="77777777" w:rsidR="001802EE" w:rsidRDefault="00F836A0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79264949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68A26A4A" w14:textId="77777777" w:rsidR="001802EE" w:rsidRDefault="001802EE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1802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1802EE" w:rsidRDefault="00F836A0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1802EE" w:rsidRDefault="001802EE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1802EE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1802EE" w:rsidRDefault="00F836A0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高三餐厅排水管加装修复工程</w:t>
            </w:r>
          </w:p>
        </w:tc>
      </w:tr>
      <w:tr w:rsidR="001802EE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1802EE" w:rsidRDefault="00F836A0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1802EE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1802EE" w:rsidRDefault="00F836A0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1802EE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1802EE" w:rsidRDefault="00F836A0" w:rsidP="00B03694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项</w:t>
            </w:r>
          </w:p>
        </w:tc>
        <w:tc>
          <w:tcPr>
            <w:tcW w:w="2170" w:type="dxa"/>
            <w:vAlign w:val="center"/>
          </w:tcPr>
          <w:p w14:paraId="2EFEFF24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1802EE" w:rsidRDefault="00F836A0" w:rsidP="00B03694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1.2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1802EE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1802EE" w:rsidRDefault="00F836A0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1802EE" w14:paraId="283A9DB9" w14:textId="77777777">
        <w:trPr>
          <w:trHeight w:hRule="exact" w:val="2039"/>
        </w:trPr>
        <w:tc>
          <w:tcPr>
            <w:tcW w:w="1908" w:type="dxa"/>
            <w:vAlign w:val="center"/>
          </w:tcPr>
          <w:p w14:paraId="50811FF2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7B1F5668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拆除石材花砖地面及粘贴层、拆除混凝土垫层、挖沟深度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1.2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米、长度约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20m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，更换排水管道、素土回填夯实、打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150mm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厚混凝土垫层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，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采用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1:3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干硬性砂浆粘贴石材花砖、拆除恢复雨水井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座，购土回填抽空处。</w:t>
            </w:r>
          </w:p>
        </w:tc>
      </w:tr>
      <w:tr w:rsidR="001802EE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1802EE" w:rsidRDefault="00F836A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结算方式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6102E53E" w:rsidR="001802EE" w:rsidRDefault="00B03694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1802EE" w:rsidRDefault="001802EE">
      <w:pPr>
        <w:jc w:val="center"/>
      </w:pPr>
    </w:p>
    <w:sectPr w:rsidR="001802EE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FB288" w14:textId="77777777" w:rsidR="00F836A0" w:rsidRDefault="00F836A0">
      <w:r>
        <w:separator/>
      </w:r>
    </w:p>
  </w:endnote>
  <w:endnote w:type="continuationSeparator" w:id="0">
    <w:p w14:paraId="3EB20696" w14:textId="77777777" w:rsidR="00F836A0" w:rsidRDefault="00F8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1802EE" w:rsidRDefault="00F836A0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1802EE" w:rsidRDefault="001802E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488F3" w14:textId="77777777" w:rsidR="00B03694" w:rsidRDefault="00B0369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13A5D" w14:textId="77777777" w:rsidR="00B03694" w:rsidRDefault="00B03694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1802EE" w:rsidRDefault="00F836A0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B03694">
      <w:rPr>
        <w:rStyle w:val="ab"/>
        <w:noProof/>
      </w:rPr>
      <w:t>1</w:t>
    </w:r>
    <w:r>
      <w:fldChar w:fldCharType="end"/>
    </w:r>
  </w:p>
  <w:p w14:paraId="0CFC850D" w14:textId="77777777" w:rsidR="001802EE" w:rsidRDefault="001802EE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C0ACC" w14:textId="77777777" w:rsidR="00F836A0" w:rsidRDefault="00F836A0">
      <w:r>
        <w:separator/>
      </w:r>
    </w:p>
  </w:footnote>
  <w:footnote w:type="continuationSeparator" w:id="0">
    <w:p w14:paraId="3E99907B" w14:textId="77777777" w:rsidR="00F836A0" w:rsidRDefault="00F83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16D30" w14:textId="77777777" w:rsidR="00B03694" w:rsidRDefault="00B0369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1802EE" w:rsidRDefault="001802EE" w:rsidP="00B03694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C29CD" w14:textId="77777777" w:rsidR="00B03694" w:rsidRDefault="00B03694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1802EE" w:rsidRDefault="001802EE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02EE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3694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836A0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4842AA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99D2CDA"/>
    <w:rsid w:val="0A434999"/>
    <w:rsid w:val="0AF023FF"/>
    <w:rsid w:val="0B786794"/>
    <w:rsid w:val="0B7F5D75"/>
    <w:rsid w:val="0B955598"/>
    <w:rsid w:val="0BD465DB"/>
    <w:rsid w:val="0BF202F5"/>
    <w:rsid w:val="0D1B387B"/>
    <w:rsid w:val="0D442DD2"/>
    <w:rsid w:val="0E19425F"/>
    <w:rsid w:val="0EC71F0D"/>
    <w:rsid w:val="0EEA0A05"/>
    <w:rsid w:val="0F1467D4"/>
    <w:rsid w:val="0F24110D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145780"/>
    <w:rsid w:val="152F6116"/>
    <w:rsid w:val="153100E0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63D61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B5841C1"/>
    <w:rsid w:val="2CBC0CB9"/>
    <w:rsid w:val="2D39592C"/>
    <w:rsid w:val="2E011250"/>
    <w:rsid w:val="2E045F3A"/>
    <w:rsid w:val="2F923A19"/>
    <w:rsid w:val="2FE95D01"/>
    <w:rsid w:val="30E107B4"/>
    <w:rsid w:val="311E37B6"/>
    <w:rsid w:val="312E1520"/>
    <w:rsid w:val="31464ABB"/>
    <w:rsid w:val="322C5A5F"/>
    <w:rsid w:val="325A6A70"/>
    <w:rsid w:val="33323549"/>
    <w:rsid w:val="34CE1050"/>
    <w:rsid w:val="35F5085E"/>
    <w:rsid w:val="36617CA1"/>
    <w:rsid w:val="369762AB"/>
    <w:rsid w:val="36D52B69"/>
    <w:rsid w:val="36EF34FF"/>
    <w:rsid w:val="37702892"/>
    <w:rsid w:val="37D01583"/>
    <w:rsid w:val="3848736B"/>
    <w:rsid w:val="3A1F5EA9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9450B8"/>
    <w:rsid w:val="3ED2798E"/>
    <w:rsid w:val="3F0D4E6A"/>
    <w:rsid w:val="3F406FEE"/>
    <w:rsid w:val="3FCC6AD3"/>
    <w:rsid w:val="41936143"/>
    <w:rsid w:val="44000AFA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0F3450D"/>
    <w:rsid w:val="512247A5"/>
    <w:rsid w:val="5244074B"/>
    <w:rsid w:val="530A729F"/>
    <w:rsid w:val="554F7B33"/>
    <w:rsid w:val="555111B5"/>
    <w:rsid w:val="55E97640"/>
    <w:rsid w:val="564F2EB5"/>
    <w:rsid w:val="56C1680E"/>
    <w:rsid w:val="57E24C8E"/>
    <w:rsid w:val="57FF75EE"/>
    <w:rsid w:val="58733B38"/>
    <w:rsid w:val="597E2795"/>
    <w:rsid w:val="5A8B33BB"/>
    <w:rsid w:val="5B433C96"/>
    <w:rsid w:val="5C583771"/>
    <w:rsid w:val="5D211DB5"/>
    <w:rsid w:val="5D283143"/>
    <w:rsid w:val="5D46181B"/>
    <w:rsid w:val="5D8365CC"/>
    <w:rsid w:val="5E2F22B0"/>
    <w:rsid w:val="5EBF1885"/>
    <w:rsid w:val="5EDB72B0"/>
    <w:rsid w:val="60A46F8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7FE18B7"/>
    <w:rsid w:val="68353C09"/>
    <w:rsid w:val="689C49E5"/>
    <w:rsid w:val="694D5CE0"/>
    <w:rsid w:val="696D1EDE"/>
    <w:rsid w:val="6ACB6F5C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C60FDD"/>
    <w:rsid w:val="72D82ABE"/>
    <w:rsid w:val="72F769C5"/>
    <w:rsid w:val="731C6E4F"/>
    <w:rsid w:val="73335F46"/>
    <w:rsid w:val="739B4217"/>
    <w:rsid w:val="73AB01D2"/>
    <w:rsid w:val="7478715B"/>
    <w:rsid w:val="74EC6556"/>
    <w:rsid w:val="757E5B9F"/>
    <w:rsid w:val="760616F0"/>
    <w:rsid w:val="76426BCC"/>
    <w:rsid w:val="76AF7FDA"/>
    <w:rsid w:val="76E01F41"/>
    <w:rsid w:val="77860D3A"/>
    <w:rsid w:val="77BC650A"/>
    <w:rsid w:val="78232A2D"/>
    <w:rsid w:val="78A82F32"/>
    <w:rsid w:val="7A684727"/>
    <w:rsid w:val="7ACF0C4A"/>
    <w:rsid w:val="7BB67714"/>
    <w:rsid w:val="7C5C4760"/>
    <w:rsid w:val="7D8201F6"/>
    <w:rsid w:val="7DDF73F6"/>
    <w:rsid w:val="7E553E43"/>
    <w:rsid w:val="7F475253"/>
    <w:rsid w:val="7F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P R C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2024-07-30T07:00:00Z</cp:lastPrinted>
  <dcterms:created xsi:type="dcterms:W3CDTF">2024-07-23T11:09:00Z</dcterms:created>
  <dcterms:modified xsi:type="dcterms:W3CDTF">2024-07-30T07:00:00Z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5DEE94333E76423FBCADF34AB4B57F77_13</vt:lpwstr>
  </property>
</Properties>
</file>