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4204B" w14:textId="77777777" w:rsidR="00FD221E" w:rsidRDefault="00FD221E">
      <w:pPr>
        <w:pStyle w:val="a6"/>
        <w:spacing w:line="360" w:lineRule="auto"/>
        <w:rPr>
          <w:rFonts w:ascii="黑体" w:eastAsia="黑体" w:hint="default"/>
          <w:b/>
          <w:sz w:val="52"/>
        </w:rPr>
      </w:pPr>
    </w:p>
    <w:p w14:paraId="4D89B9D7" w14:textId="77777777" w:rsidR="00FD221E" w:rsidRDefault="0031349A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大礼堂屋面防水修补工程</w:t>
      </w:r>
    </w:p>
    <w:p w14:paraId="2E0A6C7E" w14:textId="77777777" w:rsidR="00FD221E" w:rsidRDefault="00FD221E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44"/>
          <w:szCs w:val="44"/>
        </w:rPr>
      </w:pPr>
    </w:p>
    <w:p w14:paraId="6316DEB7" w14:textId="77777777" w:rsidR="00FD221E" w:rsidRDefault="00FD221E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8B10F6F" w14:textId="77777777" w:rsidR="00FD221E" w:rsidRDefault="00FD221E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AF9ADDA" w14:textId="77777777" w:rsidR="00FD221E" w:rsidRDefault="0031349A">
      <w:pPr>
        <w:spacing w:line="360" w:lineRule="auto"/>
        <w:jc w:val="center"/>
        <w:rPr>
          <w:rFonts w:ascii="仿宋_GB2312" w:hAnsi="仿宋_GB2312" w:cs="仿宋_GB2312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14:paraId="4A2568A1" w14:textId="77777777" w:rsidR="00FD221E" w:rsidRDefault="00FD221E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5D4AA18D" w14:textId="77777777" w:rsidR="00FD221E" w:rsidRDefault="00FD221E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E3E0577" w14:textId="77777777" w:rsidR="00FD221E" w:rsidRDefault="00FD221E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7E86F76" w14:textId="77777777" w:rsidR="00FD221E" w:rsidRDefault="00FD221E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C057DA1" w14:textId="77777777" w:rsidR="00FD221E" w:rsidRDefault="00FD221E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7D93DDA" w14:textId="77777777" w:rsidR="00FD221E" w:rsidRDefault="00FD221E">
      <w:pPr>
        <w:spacing w:line="360" w:lineRule="auto"/>
        <w:rPr>
          <w:rFonts w:ascii="仿宋_GB2312" w:hAnsi="仿宋_GB2312" w:cs="仿宋_GB2312"/>
          <w:sz w:val="52"/>
        </w:rPr>
      </w:pPr>
    </w:p>
    <w:p w14:paraId="4C62D92C" w14:textId="77777777" w:rsidR="00FD221E" w:rsidRDefault="00FD221E">
      <w:pPr>
        <w:spacing w:line="360" w:lineRule="auto"/>
        <w:rPr>
          <w:rFonts w:ascii="仿宋_GB2312" w:hAnsi="仿宋_GB2312" w:cs="仿宋_GB2312"/>
          <w:sz w:val="52"/>
        </w:rPr>
      </w:pPr>
    </w:p>
    <w:p w14:paraId="672ED2A1" w14:textId="77777777" w:rsidR="00FD221E" w:rsidRDefault="0031349A">
      <w:pPr>
        <w:spacing w:line="560" w:lineRule="exact"/>
        <w:ind w:firstLineChars="600" w:firstLine="1800"/>
        <w:jc w:val="lef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</w:t>
      </w:r>
      <w:r>
        <w:rPr>
          <w:rFonts w:ascii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>标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单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>山东省聊城第一中学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</w:t>
      </w:r>
    </w:p>
    <w:p w14:paraId="3247EB99" w14:textId="77777777" w:rsidR="00FD221E" w:rsidRDefault="0031349A">
      <w:pPr>
        <w:spacing w:line="560" w:lineRule="exact"/>
        <w:ind w:firstLineChars="600" w:firstLine="1920"/>
        <w:jc w:val="left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</w:t>
      </w:r>
      <w:r>
        <w:rPr>
          <w:rFonts w:ascii="仿宋_GB2312" w:hAnsi="仿宋_GB2312" w:cs="仿宋_GB2312" w:hint="eastAsia"/>
          <w:sz w:val="32"/>
        </w:rPr>
        <w:t xml:space="preserve"> </w:t>
      </w:r>
      <w:r>
        <w:rPr>
          <w:rFonts w:ascii="仿宋_GB2312" w:hAnsi="仿宋_GB2312" w:cs="仿宋_GB2312" w:hint="eastAsia"/>
          <w:sz w:val="32"/>
        </w:rPr>
        <w:t xml:space="preserve">      </w:t>
      </w:r>
      <w:r>
        <w:rPr>
          <w:rFonts w:ascii="仿宋_GB2312" w:hAnsi="仿宋_GB2312" w:cs="仿宋_GB2312" w:hint="eastAsia"/>
          <w:sz w:val="32"/>
        </w:rPr>
        <w:t>期：</w:t>
      </w:r>
      <w:r>
        <w:rPr>
          <w:rFonts w:ascii="仿宋_GB2312" w:hAnsi="仿宋_GB2312" w:cs="仿宋_GB2312" w:hint="eastAsia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 w:hint="eastAsia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 w:hint="eastAsia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14:paraId="5B9161DB" w14:textId="77777777" w:rsidR="00FD221E" w:rsidRDefault="00FD221E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</w:pPr>
    </w:p>
    <w:p w14:paraId="5781EC0C" w14:textId="77777777" w:rsidR="00FD221E" w:rsidRDefault="00FD221E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  <w:sectPr w:rsidR="00FD22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14:paraId="42C99F9E" w14:textId="77777777" w:rsidR="00FD221E" w:rsidRDefault="0031349A">
      <w:pPr>
        <w:pStyle w:val="30"/>
        <w:adjustRightInd w:val="0"/>
        <w:snapToGrid w:val="0"/>
        <w:spacing w:line="560" w:lineRule="exact"/>
        <w:ind w:leftChars="0" w:left="0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、工程概况</w:t>
      </w:r>
    </w:p>
    <w:p w14:paraId="4613F1FA" w14:textId="77777777" w:rsidR="00FD221E" w:rsidRDefault="00FD221E">
      <w:pPr>
        <w:pStyle w:val="a5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399"/>
        <w:gridCol w:w="1464"/>
        <w:gridCol w:w="1992"/>
        <w:gridCol w:w="1911"/>
      </w:tblGrid>
      <w:tr w:rsidR="00FD221E" w14:paraId="40B302E0" w14:textId="77777777">
        <w:trPr>
          <w:trHeight w:hRule="exact" w:val="851"/>
        </w:trPr>
        <w:tc>
          <w:tcPr>
            <w:tcW w:w="1908" w:type="dxa"/>
            <w:vAlign w:val="center"/>
          </w:tcPr>
          <w:p w14:paraId="6C319FFD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766" w:type="dxa"/>
            <w:gridSpan w:val="4"/>
            <w:vAlign w:val="center"/>
          </w:tcPr>
          <w:p w14:paraId="08E6D2B5" w14:textId="77777777" w:rsidR="00FD221E" w:rsidRDefault="0031349A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大礼堂屋面防水修补</w:t>
            </w:r>
            <w:r>
              <w:rPr>
                <w:rFonts w:ascii="仿宋_GB2312" w:hint="eastAsia"/>
                <w:b/>
                <w:sz w:val="28"/>
                <w:szCs w:val="28"/>
              </w:rPr>
              <w:t>工程</w:t>
            </w:r>
          </w:p>
        </w:tc>
      </w:tr>
      <w:tr w:rsidR="00FD221E" w14:paraId="7968A8AC" w14:textId="77777777">
        <w:trPr>
          <w:trHeight w:hRule="exact" w:val="787"/>
        </w:trPr>
        <w:tc>
          <w:tcPr>
            <w:tcW w:w="1908" w:type="dxa"/>
            <w:vAlign w:val="center"/>
          </w:tcPr>
          <w:p w14:paraId="74F8DB7A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766" w:type="dxa"/>
            <w:gridSpan w:val="4"/>
            <w:vAlign w:val="center"/>
          </w:tcPr>
          <w:p w14:paraId="7F36032B" w14:textId="77777777" w:rsidR="00FD221E" w:rsidRDefault="0031349A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FD221E" w14:paraId="6B21CE50" w14:textId="77777777">
        <w:trPr>
          <w:trHeight w:hRule="exact" w:val="851"/>
        </w:trPr>
        <w:tc>
          <w:tcPr>
            <w:tcW w:w="1908" w:type="dxa"/>
            <w:vAlign w:val="center"/>
          </w:tcPr>
          <w:p w14:paraId="5CAA23E5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2863" w:type="dxa"/>
            <w:gridSpan w:val="2"/>
            <w:vAlign w:val="center"/>
          </w:tcPr>
          <w:p w14:paraId="09FDC487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</w:t>
            </w:r>
            <w:r>
              <w:rPr>
                <w:rFonts w:ascii="仿宋_GB2312" w:hint="eastAsia"/>
                <w:b/>
                <w:szCs w:val="28"/>
              </w:rPr>
              <w:t>资金</w:t>
            </w:r>
          </w:p>
        </w:tc>
        <w:tc>
          <w:tcPr>
            <w:tcW w:w="1992" w:type="dxa"/>
            <w:vAlign w:val="center"/>
          </w:tcPr>
          <w:p w14:paraId="2CD70C6F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1911" w:type="dxa"/>
            <w:vAlign w:val="center"/>
          </w:tcPr>
          <w:p w14:paraId="0CC91650" w14:textId="77777777" w:rsidR="00FD221E" w:rsidRDefault="0031349A">
            <w:pPr>
              <w:pStyle w:val="a5"/>
              <w:adjustRightInd w:val="0"/>
              <w:snapToGrid w:val="0"/>
              <w:ind w:leftChars="-42" w:left="-3" w:hangingChars="41" w:hanging="115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合格</w:t>
            </w:r>
          </w:p>
        </w:tc>
      </w:tr>
      <w:tr w:rsidR="00FD221E" w14:paraId="62A4410B" w14:textId="77777777">
        <w:trPr>
          <w:trHeight w:val="415"/>
        </w:trPr>
        <w:tc>
          <w:tcPr>
            <w:tcW w:w="1908" w:type="dxa"/>
            <w:vMerge w:val="restart"/>
            <w:vAlign w:val="center"/>
          </w:tcPr>
          <w:p w14:paraId="11F3BCB0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1399" w:type="dxa"/>
            <w:vAlign w:val="center"/>
          </w:tcPr>
          <w:p w14:paraId="4DCB3FBB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、楼顶防水混凝土屋面保护层起砂</w:t>
            </w:r>
          </w:p>
        </w:tc>
        <w:tc>
          <w:tcPr>
            <w:tcW w:w="1464" w:type="dxa"/>
            <w:vAlign w:val="center"/>
          </w:tcPr>
          <w:p w14:paraId="509E3287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约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2870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m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²</w:t>
            </w:r>
          </w:p>
        </w:tc>
        <w:tc>
          <w:tcPr>
            <w:tcW w:w="1992" w:type="dxa"/>
            <w:vMerge w:val="restart"/>
            <w:vAlign w:val="center"/>
          </w:tcPr>
          <w:p w14:paraId="2EFEFF24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1911" w:type="dxa"/>
            <w:vMerge w:val="restart"/>
            <w:vAlign w:val="center"/>
          </w:tcPr>
          <w:p w14:paraId="33979DCF" w14:textId="77777777" w:rsidR="00FD221E" w:rsidRDefault="0031349A" w:rsidP="00052185">
            <w:pPr>
              <w:pStyle w:val="a5"/>
              <w:adjustRightInd w:val="0"/>
              <w:snapToGrid w:val="0"/>
              <w:ind w:firstLine="562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8.1</w:t>
            </w:r>
            <w:r>
              <w:rPr>
                <w:rFonts w:ascii="仿宋_GB2312" w:hint="eastAsia"/>
                <w:b/>
                <w:szCs w:val="28"/>
              </w:rPr>
              <w:t>万元</w:t>
            </w:r>
          </w:p>
        </w:tc>
      </w:tr>
      <w:tr w:rsidR="00FD221E" w14:paraId="2045ED98" w14:textId="77777777">
        <w:trPr>
          <w:trHeight w:val="415"/>
        </w:trPr>
        <w:tc>
          <w:tcPr>
            <w:tcW w:w="1908" w:type="dxa"/>
            <w:vMerge/>
            <w:vAlign w:val="center"/>
          </w:tcPr>
          <w:p w14:paraId="3533493E" w14:textId="77777777" w:rsidR="00FD221E" w:rsidRDefault="00FD221E">
            <w:pPr>
              <w:pStyle w:val="a5"/>
              <w:adjustRightInd w:val="0"/>
              <w:snapToGrid w:val="0"/>
            </w:pPr>
          </w:p>
        </w:tc>
        <w:tc>
          <w:tcPr>
            <w:tcW w:w="1399" w:type="dxa"/>
            <w:vAlign w:val="center"/>
          </w:tcPr>
          <w:p w14:paraId="229818B1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、女儿墙防水真石漆保护层脱落</w:t>
            </w:r>
          </w:p>
        </w:tc>
        <w:tc>
          <w:tcPr>
            <w:tcW w:w="1464" w:type="dxa"/>
            <w:vAlign w:val="center"/>
          </w:tcPr>
          <w:p w14:paraId="30060CCD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约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850m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²</w:t>
            </w:r>
          </w:p>
        </w:tc>
        <w:tc>
          <w:tcPr>
            <w:tcW w:w="1992" w:type="dxa"/>
            <w:vMerge/>
            <w:vAlign w:val="center"/>
          </w:tcPr>
          <w:p w14:paraId="5C7850A6" w14:textId="77777777" w:rsidR="00FD221E" w:rsidRDefault="00FD221E" w:rsidP="00052185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</w:p>
        </w:tc>
        <w:tc>
          <w:tcPr>
            <w:tcW w:w="1911" w:type="dxa"/>
            <w:vMerge/>
            <w:vAlign w:val="center"/>
          </w:tcPr>
          <w:p w14:paraId="2FFE6AEA" w14:textId="77777777" w:rsidR="00FD221E" w:rsidRDefault="00FD221E" w:rsidP="00052185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</w:p>
        </w:tc>
      </w:tr>
      <w:tr w:rsidR="00FD221E" w14:paraId="0C58BDE3" w14:textId="77777777">
        <w:trPr>
          <w:cantSplit/>
          <w:trHeight w:hRule="exact" w:val="1166"/>
        </w:trPr>
        <w:tc>
          <w:tcPr>
            <w:tcW w:w="1908" w:type="dxa"/>
            <w:vAlign w:val="center"/>
          </w:tcPr>
          <w:p w14:paraId="5B315564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766" w:type="dxa"/>
            <w:gridSpan w:val="4"/>
            <w:vAlign w:val="center"/>
          </w:tcPr>
          <w:p w14:paraId="506FED62" w14:textId="77777777" w:rsidR="00FD221E" w:rsidRDefault="0031349A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个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日历天</w:t>
            </w:r>
          </w:p>
        </w:tc>
      </w:tr>
      <w:tr w:rsidR="00FD221E" w14:paraId="7FAE7EED" w14:textId="77777777">
        <w:trPr>
          <w:trHeight w:val="864"/>
        </w:trPr>
        <w:tc>
          <w:tcPr>
            <w:tcW w:w="1908" w:type="dxa"/>
            <w:vMerge w:val="restart"/>
            <w:vAlign w:val="center"/>
          </w:tcPr>
          <w:p w14:paraId="50811FF2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766" w:type="dxa"/>
            <w:gridSpan w:val="4"/>
            <w:vAlign w:val="center"/>
          </w:tcPr>
          <w:p w14:paraId="2112A442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楼顶防水混凝土屋面保护层起砂严重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的，用工具把屋面清理干净、满喷东方雨虹固沙宝</w:t>
            </w:r>
          </w:p>
          <w:p w14:paraId="5781509A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材料要求：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东方雨虹</w:t>
            </w:r>
          </w:p>
        </w:tc>
      </w:tr>
      <w:tr w:rsidR="00FD221E" w14:paraId="65551777" w14:textId="77777777">
        <w:trPr>
          <w:trHeight w:val="932"/>
        </w:trPr>
        <w:tc>
          <w:tcPr>
            <w:tcW w:w="1908" w:type="dxa"/>
            <w:vMerge/>
            <w:vAlign w:val="center"/>
          </w:tcPr>
          <w:p w14:paraId="7A5B7214" w14:textId="77777777" w:rsidR="00FD221E" w:rsidRDefault="00FD221E" w:rsidP="00052185">
            <w:pPr>
              <w:pStyle w:val="a5"/>
              <w:adjustRightInd w:val="0"/>
              <w:snapToGrid w:val="0"/>
            </w:pPr>
          </w:p>
        </w:tc>
        <w:tc>
          <w:tcPr>
            <w:tcW w:w="6766" w:type="dxa"/>
            <w:gridSpan w:val="4"/>
            <w:vAlign w:val="center"/>
          </w:tcPr>
          <w:p w14:paraId="5E0DD427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女儿墙防水真石漆保护层脱落严总的，刮两边抹面砂浆，刷一道墙固</w:t>
            </w:r>
          </w:p>
        </w:tc>
      </w:tr>
      <w:tr w:rsidR="00FD221E" w14:paraId="2E53969A" w14:textId="77777777">
        <w:trPr>
          <w:trHeight w:hRule="exact" w:val="1564"/>
        </w:trPr>
        <w:tc>
          <w:tcPr>
            <w:tcW w:w="1908" w:type="dxa"/>
            <w:vAlign w:val="center"/>
          </w:tcPr>
          <w:p w14:paraId="1E339480" w14:textId="77777777" w:rsidR="00FD221E" w:rsidRDefault="0031349A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</w:t>
            </w:r>
          </w:p>
        </w:tc>
        <w:tc>
          <w:tcPr>
            <w:tcW w:w="6766" w:type="dxa"/>
            <w:gridSpan w:val="4"/>
            <w:vAlign w:val="center"/>
          </w:tcPr>
          <w:p w14:paraId="393C6786" w14:textId="085EEE68" w:rsidR="00FD221E" w:rsidRDefault="00052185">
            <w:pPr>
              <w:pStyle w:val="a5"/>
              <w:adjustRightInd w:val="0"/>
              <w:snapToGrid w:val="0"/>
              <w:ind w:firstLineChars="0" w:firstLine="0"/>
              <w:rPr>
                <w:rFonts w:ascii="仿宋_GB2312"/>
                <w:bCs/>
                <w:szCs w:val="28"/>
              </w:rPr>
            </w:pPr>
            <w:r>
              <w:rPr>
                <w:rFonts w:ascii="仿宋_GB2312" w:hint="eastAsia"/>
                <w:bCs/>
                <w:szCs w:val="28"/>
              </w:rPr>
              <w:t>总价包死</w:t>
            </w:r>
            <w:bookmarkStart w:id="0" w:name="_GoBack"/>
            <w:bookmarkEnd w:id="0"/>
          </w:p>
        </w:tc>
      </w:tr>
    </w:tbl>
    <w:p w14:paraId="69F4764C" w14:textId="77777777" w:rsidR="00FD221E" w:rsidRDefault="00FD221E">
      <w:pPr>
        <w:jc w:val="center"/>
      </w:pPr>
    </w:p>
    <w:sectPr w:rsidR="00FD221E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51E50" w14:textId="77777777" w:rsidR="0031349A" w:rsidRDefault="0031349A">
      <w:r>
        <w:separator/>
      </w:r>
    </w:p>
  </w:endnote>
  <w:endnote w:type="continuationSeparator" w:id="0">
    <w:p w14:paraId="631D2E99" w14:textId="77777777" w:rsidR="0031349A" w:rsidRDefault="0031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FEB1" w14:textId="77777777" w:rsidR="00FD221E" w:rsidRDefault="0031349A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7D5F6F56" w14:textId="77777777" w:rsidR="00FD221E" w:rsidRDefault="00FD221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7DE8F" w14:textId="77777777" w:rsidR="00052185" w:rsidRDefault="0005218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D00E6" w14:textId="77777777" w:rsidR="00052185" w:rsidRDefault="00052185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D8A1" w14:textId="77777777" w:rsidR="00FD221E" w:rsidRDefault="0031349A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052185">
      <w:rPr>
        <w:rStyle w:val="ab"/>
        <w:noProof/>
      </w:rPr>
      <w:t>1</w:t>
    </w:r>
    <w:r>
      <w:fldChar w:fldCharType="end"/>
    </w:r>
  </w:p>
  <w:p w14:paraId="0CFC850D" w14:textId="77777777" w:rsidR="00FD221E" w:rsidRDefault="00FD221E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2A914" w14:textId="77777777" w:rsidR="0031349A" w:rsidRDefault="0031349A">
      <w:r>
        <w:separator/>
      </w:r>
    </w:p>
  </w:footnote>
  <w:footnote w:type="continuationSeparator" w:id="0">
    <w:p w14:paraId="622469A1" w14:textId="77777777" w:rsidR="0031349A" w:rsidRDefault="00313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B45FA9" w14:textId="77777777" w:rsidR="00052185" w:rsidRDefault="0005218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B086" w14:textId="77777777" w:rsidR="00FD221E" w:rsidRDefault="00FD221E" w:rsidP="00052185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7BE30" w14:textId="77777777" w:rsidR="00052185" w:rsidRDefault="00052185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6262" w14:textId="77777777" w:rsidR="00FD221E" w:rsidRDefault="00FD221E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185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65C7"/>
    <w:rsid w:val="000C67FA"/>
    <w:rsid w:val="00110948"/>
    <w:rsid w:val="00122D47"/>
    <w:rsid w:val="0013573D"/>
    <w:rsid w:val="001362E3"/>
    <w:rsid w:val="001642E9"/>
    <w:rsid w:val="00167A83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71A9"/>
    <w:rsid w:val="002030DC"/>
    <w:rsid w:val="00210B1E"/>
    <w:rsid w:val="00211CC0"/>
    <w:rsid w:val="00226786"/>
    <w:rsid w:val="002421C0"/>
    <w:rsid w:val="00291473"/>
    <w:rsid w:val="00291FDB"/>
    <w:rsid w:val="00294161"/>
    <w:rsid w:val="002A4E2E"/>
    <w:rsid w:val="002A50FD"/>
    <w:rsid w:val="002C72C7"/>
    <w:rsid w:val="002E28C7"/>
    <w:rsid w:val="0031067D"/>
    <w:rsid w:val="0031349A"/>
    <w:rsid w:val="00315A6D"/>
    <w:rsid w:val="00322774"/>
    <w:rsid w:val="003237F3"/>
    <w:rsid w:val="00325191"/>
    <w:rsid w:val="00340A0F"/>
    <w:rsid w:val="00340ABF"/>
    <w:rsid w:val="003452D6"/>
    <w:rsid w:val="0034697A"/>
    <w:rsid w:val="003529F2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A245B"/>
    <w:rsid w:val="004A2914"/>
    <w:rsid w:val="004A4546"/>
    <w:rsid w:val="004A4739"/>
    <w:rsid w:val="004A4D5B"/>
    <w:rsid w:val="004A64A7"/>
    <w:rsid w:val="004B4EE5"/>
    <w:rsid w:val="004C3F7A"/>
    <w:rsid w:val="004E50E0"/>
    <w:rsid w:val="004F338E"/>
    <w:rsid w:val="005030F4"/>
    <w:rsid w:val="0050797A"/>
    <w:rsid w:val="00511523"/>
    <w:rsid w:val="00515D41"/>
    <w:rsid w:val="0052459D"/>
    <w:rsid w:val="005245C4"/>
    <w:rsid w:val="005247B4"/>
    <w:rsid w:val="005248A6"/>
    <w:rsid w:val="0054458A"/>
    <w:rsid w:val="00570AB5"/>
    <w:rsid w:val="005742A9"/>
    <w:rsid w:val="00581425"/>
    <w:rsid w:val="00584935"/>
    <w:rsid w:val="005B7D58"/>
    <w:rsid w:val="005B7FAA"/>
    <w:rsid w:val="005C4483"/>
    <w:rsid w:val="005C7F1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604A2"/>
    <w:rsid w:val="00676D9A"/>
    <w:rsid w:val="00691305"/>
    <w:rsid w:val="0069595B"/>
    <w:rsid w:val="006A6568"/>
    <w:rsid w:val="006A748C"/>
    <w:rsid w:val="006B030C"/>
    <w:rsid w:val="006B14EB"/>
    <w:rsid w:val="006C070E"/>
    <w:rsid w:val="006E3049"/>
    <w:rsid w:val="006E4397"/>
    <w:rsid w:val="006F2C36"/>
    <w:rsid w:val="006F586F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7B1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51D89"/>
    <w:rsid w:val="00952F43"/>
    <w:rsid w:val="00974969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F84"/>
    <w:rsid w:val="00B67D65"/>
    <w:rsid w:val="00B83BA8"/>
    <w:rsid w:val="00B96A5C"/>
    <w:rsid w:val="00BA57C1"/>
    <w:rsid w:val="00BA67F6"/>
    <w:rsid w:val="00BA696D"/>
    <w:rsid w:val="00BA7A84"/>
    <w:rsid w:val="00BB0C45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81F9D"/>
    <w:rsid w:val="00C9317D"/>
    <w:rsid w:val="00CA4C56"/>
    <w:rsid w:val="00CB32DA"/>
    <w:rsid w:val="00CB795C"/>
    <w:rsid w:val="00CB79E2"/>
    <w:rsid w:val="00CC1620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E538F"/>
    <w:rsid w:val="00EF0C30"/>
    <w:rsid w:val="00F0170E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9158C"/>
    <w:rsid w:val="00FA32C9"/>
    <w:rsid w:val="00FA61CD"/>
    <w:rsid w:val="00FB3D04"/>
    <w:rsid w:val="00FB5B69"/>
    <w:rsid w:val="00FC296B"/>
    <w:rsid w:val="00FD221E"/>
    <w:rsid w:val="00FD3FD0"/>
    <w:rsid w:val="00FE2F17"/>
    <w:rsid w:val="00FF1D33"/>
    <w:rsid w:val="025B18E3"/>
    <w:rsid w:val="0314369E"/>
    <w:rsid w:val="03CF3A69"/>
    <w:rsid w:val="040C7957"/>
    <w:rsid w:val="042F62B6"/>
    <w:rsid w:val="05A14F91"/>
    <w:rsid w:val="05B747B5"/>
    <w:rsid w:val="061E4834"/>
    <w:rsid w:val="06334642"/>
    <w:rsid w:val="0648365F"/>
    <w:rsid w:val="066606B5"/>
    <w:rsid w:val="075E313A"/>
    <w:rsid w:val="08803584"/>
    <w:rsid w:val="08DA7138"/>
    <w:rsid w:val="0A434999"/>
    <w:rsid w:val="0AF023FF"/>
    <w:rsid w:val="0B786794"/>
    <w:rsid w:val="0B7F5D75"/>
    <w:rsid w:val="0B955598"/>
    <w:rsid w:val="0BD465DB"/>
    <w:rsid w:val="0D1B387B"/>
    <w:rsid w:val="0D442DD2"/>
    <w:rsid w:val="0E19425F"/>
    <w:rsid w:val="0E59465B"/>
    <w:rsid w:val="0EC71F0D"/>
    <w:rsid w:val="0F1467D4"/>
    <w:rsid w:val="0FC91CB4"/>
    <w:rsid w:val="10D64689"/>
    <w:rsid w:val="126006AE"/>
    <w:rsid w:val="127C4DBC"/>
    <w:rsid w:val="127D7708"/>
    <w:rsid w:val="12CA1FCB"/>
    <w:rsid w:val="1388163E"/>
    <w:rsid w:val="13C407C9"/>
    <w:rsid w:val="14367481"/>
    <w:rsid w:val="144731A8"/>
    <w:rsid w:val="14B7032D"/>
    <w:rsid w:val="152F6116"/>
    <w:rsid w:val="153100E0"/>
    <w:rsid w:val="15E37346"/>
    <w:rsid w:val="16066C7F"/>
    <w:rsid w:val="165A3666"/>
    <w:rsid w:val="169F1079"/>
    <w:rsid w:val="16C55571"/>
    <w:rsid w:val="171C6B6E"/>
    <w:rsid w:val="17606A5A"/>
    <w:rsid w:val="18463EA2"/>
    <w:rsid w:val="18F558C8"/>
    <w:rsid w:val="18F57676"/>
    <w:rsid w:val="194F45EA"/>
    <w:rsid w:val="196547FC"/>
    <w:rsid w:val="19B04DEE"/>
    <w:rsid w:val="19C07C84"/>
    <w:rsid w:val="19FC4B99"/>
    <w:rsid w:val="1A3A7A37"/>
    <w:rsid w:val="1B9B0F04"/>
    <w:rsid w:val="1BFB4306"/>
    <w:rsid w:val="1C986C96"/>
    <w:rsid w:val="1C99656B"/>
    <w:rsid w:val="1CC161ED"/>
    <w:rsid w:val="1D1125A5"/>
    <w:rsid w:val="1D7F0913"/>
    <w:rsid w:val="1E1E31CB"/>
    <w:rsid w:val="1EC65D3D"/>
    <w:rsid w:val="1FC61D6D"/>
    <w:rsid w:val="20542ED4"/>
    <w:rsid w:val="206550E2"/>
    <w:rsid w:val="20AA2CDD"/>
    <w:rsid w:val="20D1536D"/>
    <w:rsid w:val="20DB1879"/>
    <w:rsid w:val="21294361"/>
    <w:rsid w:val="21F26E49"/>
    <w:rsid w:val="22266AF2"/>
    <w:rsid w:val="22673393"/>
    <w:rsid w:val="2305495A"/>
    <w:rsid w:val="247D50F0"/>
    <w:rsid w:val="24B77ED6"/>
    <w:rsid w:val="255B2F57"/>
    <w:rsid w:val="257A00AF"/>
    <w:rsid w:val="25D56865"/>
    <w:rsid w:val="26EA00EF"/>
    <w:rsid w:val="271E5FEA"/>
    <w:rsid w:val="277F117F"/>
    <w:rsid w:val="284101E2"/>
    <w:rsid w:val="28470748"/>
    <w:rsid w:val="2AC05D36"/>
    <w:rsid w:val="2B5841C1"/>
    <w:rsid w:val="2CBC0CB9"/>
    <w:rsid w:val="2D39592C"/>
    <w:rsid w:val="2E011250"/>
    <w:rsid w:val="2E045F3A"/>
    <w:rsid w:val="2F923A19"/>
    <w:rsid w:val="2FE95D01"/>
    <w:rsid w:val="30E107B4"/>
    <w:rsid w:val="311E37B6"/>
    <w:rsid w:val="312E1520"/>
    <w:rsid w:val="31464ABB"/>
    <w:rsid w:val="322C5A5F"/>
    <w:rsid w:val="32B0320A"/>
    <w:rsid w:val="32EB1476"/>
    <w:rsid w:val="33323549"/>
    <w:rsid w:val="34CE1050"/>
    <w:rsid w:val="35F5085E"/>
    <w:rsid w:val="36617CA1"/>
    <w:rsid w:val="369260AD"/>
    <w:rsid w:val="369762AB"/>
    <w:rsid w:val="36D52B69"/>
    <w:rsid w:val="36EF34FF"/>
    <w:rsid w:val="37335AE2"/>
    <w:rsid w:val="37702892"/>
    <w:rsid w:val="37D01583"/>
    <w:rsid w:val="3848736B"/>
    <w:rsid w:val="3AEF031F"/>
    <w:rsid w:val="3B4E2EEA"/>
    <w:rsid w:val="3B8E367D"/>
    <w:rsid w:val="3B903503"/>
    <w:rsid w:val="3BBF16F2"/>
    <w:rsid w:val="3BDA477E"/>
    <w:rsid w:val="3C6A5B02"/>
    <w:rsid w:val="3CCF1E09"/>
    <w:rsid w:val="3D3D6D72"/>
    <w:rsid w:val="3D4E71D1"/>
    <w:rsid w:val="3D6B7F55"/>
    <w:rsid w:val="3D9B618F"/>
    <w:rsid w:val="3DAE5EC2"/>
    <w:rsid w:val="3DCE3E6E"/>
    <w:rsid w:val="3DEC619B"/>
    <w:rsid w:val="3E2D328B"/>
    <w:rsid w:val="3E2E7003"/>
    <w:rsid w:val="3E3068D7"/>
    <w:rsid w:val="3E3F6B1A"/>
    <w:rsid w:val="3ED2798E"/>
    <w:rsid w:val="3F0D4E6A"/>
    <w:rsid w:val="3F406FEE"/>
    <w:rsid w:val="3FCC6AD3"/>
    <w:rsid w:val="41936143"/>
    <w:rsid w:val="44000AFA"/>
    <w:rsid w:val="446077EA"/>
    <w:rsid w:val="44D53D34"/>
    <w:rsid w:val="45A656D1"/>
    <w:rsid w:val="47321912"/>
    <w:rsid w:val="483416BA"/>
    <w:rsid w:val="486F624E"/>
    <w:rsid w:val="48B85E47"/>
    <w:rsid w:val="49C820BA"/>
    <w:rsid w:val="4A4536BD"/>
    <w:rsid w:val="4AE83A8E"/>
    <w:rsid w:val="4B2B6DA4"/>
    <w:rsid w:val="4B7F0E9E"/>
    <w:rsid w:val="4CD66B25"/>
    <w:rsid w:val="4CEE0089"/>
    <w:rsid w:val="4D043409"/>
    <w:rsid w:val="4D9C1893"/>
    <w:rsid w:val="4DA1334D"/>
    <w:rsid w:val="4DA22C22"/>
    <w:rsid w:val="4DE959AE"/>
    <w:rsid w:val="4EF86F9D"/>
    <w:rsid w:val="4EFF657E"/>
    <w:rsid w:val="4F9547EC"/>
    <w:rsid w:val="4F9B1E14"/>
    <w:rsid w:val="501A61F2"/>
    <w:rsid w:val="50BE4216"/>
    <w:rsid w:val="512247A5"/>
    <w:rsid w:val="51644DBE"/>
    <w:rsid w:val="5244074B"/>
    <w:rsid w:val="52B23907"/>
    <w:rsid w:val="530A729F"/>
    <w:rsid w:val="554F7B33"/>
    <w:rsid w:val="555111B5"/>
    <w:rsid w:val="558E2409"/>
    <w:rsid w:val="55E97640"/>
    <w:rsid w:val="564F2EB5"/>
    <w:rsid w:val="57E24C8E"/>
    <w:rsid w:val="57FF75EE"/>
    <w:rsid w:val="58733B38"/>
    <w:rsid w:val="58CA7BFC"/>
    <w:rsid w:val="597E2795"/>
    <w:rsid w:val="5A8B33BB"/>
    <w:rsid w:val="5B433C96"/>
    <w:rsid w:val="5C583771"/>
    <w:rsid w:val="5D211DB5"/>
    <w:rsid w:val="5D283143"/>
    <w:rsid w:val="5D8365CC"/>
    <w:rsid w:val="5E2F22B0"/>
    <w:rsid w:val="5EBF1885"/>
    <w:rsid w:val="5EDB72B0"/>
    <w:rsid w:val="5F6B37BB"/>
    <w:rsid w:val="5F954394"/>
    <w:rsid w:val="60A46F85"/>
    <w:rsid w:val="61BB25E6"/>
    <w:rsid w:val="62E418BB"/>
    <w:rsid w:val="63BC45E5"/>
    <w:rsid w:val="63C65464"/>
    <w:rsid w:val="63C94F54"/>
    <w:rsid w:val="63DA0F0F"/>
    <w:rsid w:val="64A137DB"/>
    <w:rsid w:val="65515894"/>
    <w:rsid w:val="655A40B6"/>
    <w:rsid w:val="65DF45BB"/>
    <w:rsid w:val="66081D64"/>
    <w:rsid w:val="666B22F3"/>
    <w:rsid w:val="669435F8"/>
    <w:rsid w:val="67281F92"/>
    <w:rsid w:val="689C49E5"/>
    <w:rsid w:val="691420B0"/>
    <w:rsid w:val="694D5CE0"/>
    <w:rsid w:val="6A102F95"/>
    <w:rsid w:val="6AF50F9A"/>
    <w:rsid w:val="6AF64881"/>
    <w:rsid w:val="6B126E3A"/>
    <w:rsid w:val="6B413622"/>
    <w:rsid w:val="6C944351"/>
    <w:rsid w:val="6CA1081C"/>
    <w:rsid w:val="6D6A50B2"/>
    <w:rsid w:val="6DBB47E0"/>
    <w:rsid w:val="6E0E1EE1"/>
    <w:rsid w:val="6E182D60"/>
    <w:rsid w:val="6E9F6864"/>
    <w:rsid w:val="6EC46A44"/>
    <w:rsid w:val="6EDC3D8E"/>
    <w:rsid w:val="6F065805"/>
    <w:rsid w:val="6F196D90"/>
    <w:rsid w:val="6F213E96"/>
    <w:rsid w:val="6F285225"/>
    <w:rsid w:val="6FC84312"/>
    <w:rsid w:val="6FED580B"/>
    <w:rsid w:val="709B5583"/>
    <w:rsid w:val="710B6BAC"/>
    <w:rsid w:val="71EF0548"/>
    <w:rsid w:val="722515A8"/>
    <w:rsid w:val="72861093"/>
    <w:rsid w:val="72A9667D"/>
    <w:rsid w:val="72D82ABE"/>
    <w:rsid w:val="72DA4A88"/>
    <w:rsid w:val="72F769C5"/>
    <w:rsid w:val="731C6E4F"/>
    <w:rsid w:val="73335F46"/>
    <w:rsid w:val="739B4217"/>
    <w:rsid w:val="73AB01D2"/>
    <w:rsid w:val="743C0E2B"/>
    <w:rsid w:val="746F7452"/>
    <w:rsid w:val="7478715B"/>
    <w:rsid w:val="74EC6556"/>
    <w:rsid w:val="760616F0"/>
    <w:rsid w:val="76426BCC"/>
    <w:rsid w:val="76AF7FDA"/>
    <w:rsid w:val="76E01F41"/>
    <w:rsid w:val="77860D3A"/>
    <w:rsid w:val="78232A2D"/>
    <w:rsid w:val="78482494"/>
    <w:rsid w:val="78A82F32"/>
    <w:rsid w:val="793D7B1F"/>
    <w:rsid w:val="7ACF0C4A"/>
    <w:rsid w:val="7BB67714"/>
    <w:rsid w:val="7C5C4760"/>
    <w:rsid w:val="7D8201F6"/>
    <w:rsid w:val="7DDF73F6"/>
    <w:rsid w:val="7E553E43"/>
    <w:rsid w:val="7F4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>P R C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creator>wheeler</dc:creator>
  <cp:lastModifiedBy>Windows User</cp:lastModifiedBy>
  <cp:revision>13</cp:revision>
  <cp:lastPrinted>2024-07-30T06:47:00Z</cp:lastPrinted>
  <dcterms:created xsi:type="dcterms:W3CDTF">2024-07-23T11:09:00Z</dcterms:created>
  <dcterms:modified xsi:type="dcterms:W3CDTF">2024-07-30T06:47:00Z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32045943B171470BA2370E4357BFEEEA_13</vt:lpwstr>
  </property>
</Properties>
</file>