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6F6D00" w:rsidRDefault="006F6D00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0F9DB1D5" w14:textId="77777777" w:rsidR="006F6D00" w:rsidRDefault="000C378B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室外庭院灯照明线路防水</w:t>
      </w:r>
    </w:p>
    <w:p w14:paraId="4D89B9D7" w14:textId="77777777" w:rsidR="006F6D00" w:rsidRDefault="000C378B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整改工程</w:t>
      </w:r>
    </w:p>
    <w:p w14:paraId="2E0A6C7E" w14:textId="77777777" w:rsidR="006F6D00" w:rsidRDefault="006F6D00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6F6D00" w:rsidRDefault="000C378B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6F6D00" w:rsidRDefault="006F6D00">
      <w:pPr>
        <w:spacing w:line="360" w:lineRule="auto"/>
        <w:rPr>
          <w:rFonts w:ascii="仿宋_GB2312" w:hAnsi="仿宋_GB2312" w:cs="仿宋_GB2312"/>
          <w:sz w:val="32"/>
        </w:rPr>
      </w:pPr>
    </w:p>
    <w:p w14:paraId="37D93DDA" w14:textId="77777777" w:rsidR="006F6D00" w:rsidRDefault="006F6D00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6F6D00" w:rsidRDefault="006F6D00">
      <w:pPr>
        <w:spacing w:line="360" w:lineRule="auto"/>
        <w:rPr>
          <w:rFonts w:ascii="仿宋_GB2312" w:hAnsi="仿宋_GB2312" w:cs="仿宋_GB2312"/>
          <w:sz w:val="52"/>
        </w:rPr>
      </w:pPr>
    </w:p>
    <w:p w14:paraId="27D09DC0" w14:textId="77777777" w:rsidR="006F6D00" w:rsidRDefault="000C378B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31A05D31" w14:textId="77777777" w:rsidR="006F6D00" w:rsidRDefault="000C378B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17808201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1932C20A" w14:textId="77777777" w:rsidR="006F6D00" w:rsidRDefault="006F6D00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6F6D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6F6D00" w:rsidRDefault="000C378B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6F6D00" w:rsidRDefault="006F6D00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6F6D00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6F6D00" w:rsidRDefault="000C378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室外庭院灯照明线路防水整改</w:t>
            </w:r>
            <w:r>
              <w:rPr>
                <w:rFonts w:ascii="仿宋_GB2312" w:hint="eastAsia"/>
                <w:b/>
                <w:sz w:val="28"/>
                <w:szCs w:val="28"/>
              </w:rPr>
              <w:t>工程</w:t>
            </w:r>
          </w:p>
        </w:tc>
      </w:tr>
      <w:tr w:rsidR="006F6D00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6F6D00" w:rsidRDefault="000C378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6F6D00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6F6D00" w:rsidRDefault="000C378B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6F6D00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6F6D00" w:rsidRDefault="000C378B" w:rsidP="00654FD5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407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盏</w:t>
            </w:r>
          </w:p>
        </w:tc>
        <w:tc>
          <w:tcPr>
            <w:tcW w:w="2170" w:type="dxa"/>
            <w:vAlign w:val="center"/>
          </w:tcPr>
          <w:p w14:paraId="2EFEFF24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6F6D00" w:rsidRDefault="000C378B" w:rsidP="00654FD5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8.14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6F6D00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6F6D00" w:rsidRDefault="000C378B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6F6D00" w14:paraId="283A9DB9" w14:textId="77777777">
        <w:trPr>
          <w:trHeight w:hRule="exact" w:val="2267"/>
        </w:trPr>
        <w:tc>
          <w:tcPr>
            <w:tcW w:w="1908" w:type="dxa"/>
            <w:vAlign w:val="center"/>
          </w:tcPr>
          <w:p w14:paraId="50811FF2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6E377D27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、清理导线接头</w:t>
            </w:r>
          </w:p>
          <w:p w14:paraId="6EE0CCE9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、更换热缩管</w:t>
            </w:r>
          </w:p>
          <w:p w14:paraId="0D85D351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、用防水胶带缠绕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圈，在用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5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色胶带缠绕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圈做防水处理</w:t>
            </w:r>
          </w:p>
          <w:p w14:paraId="7B1F5668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4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、每项重新安装分路开关</w:t>
            </w:r>
          </w:p>
        </w:tc>
      </w:tr>
      <w:tr w:rsidR="006F6D00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6F6D00" w:rsidRDefault="000C378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4E9EACDA" w:rsidR="006F6D00" w:rsidRDefault="00654FD5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6F6D00" w:rsidRDefault="006F6D00">
      <w:pPr>
        <w:jc w:val="center"/>
      </w:pPr>
    </w:p>
    <w:sectPr w:rsidR="006F6D00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E481A" w14:textId="77777777" w:rsidR="000C378B" w:rsidRDefault="000C378B">
      <w:r>
        <w:separator/>
      </w:r>
    </w:p>
  </w:endnote>
  <w:endnote w:type="continuationSeparator" w:id="0">
    <w:p w14:paraId="61CCC0F6" w14:textId="77777777" w:rsidR="000C378B" w:rsidRDefault="000C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6F6D00" w:rsidRDefault="000C378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6F6D00" w:rsidRDefault="006F6D0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3B094" w14:textId="77777777" w:rsidR="00654FD5" w:rsidRDefault="00654FD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F57BA" w14:textId="77777777" w:rsidR="00654FD5" w:rsidRDefault="00654FD5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6F6D00" w:rsidRDefault="000C378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654FD5">
      <w:rPr>
        <w:rStyle w:val="ab"/>
        <w:noProof/>
      </w:rPr>
      <w:t>1</w:t>
    </w:r>
    <w:r>
      <w:fldChar w:fldCharType="end"/>
    </w:r>
  </w:p>
  <w:p w14:paraId="0CFC850D" w14:textId="77777777" w:rsidR="006F6D00" w:rsidRDefault="006F6D00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EB053" w14:textId="77777777" w:rsidR="000C378B" w:rsidRDefault="000C378B">
      <w:r>
        <w:separator/>
      </w:r>
    </w:p>
  </w:footnote>
  <w:footnote w:type="continuationSeparator" w:id="0">
    <w:p w14:paraId="671C98F5" w14:textId="77777777" w:rsidR="000C378B" w:rsidRDefault="000C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DDF8F" w14:textId="77777777" w:rsidR="00654FD5" w:rsidRDefault="00654FD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6F6D00" w:rsidRDefault="006F6D00" w:rsidP="00654FD5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69104" w14:textId="77777777" w:rsidR="00654FD5" w:rsidRDefault="00654FD5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6F6D00" w:rsidRDefault="006F6D00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378B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54FD5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6F6D00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444A26"/>
    <w:rsid w:val="08803584"/>
    <w:rsid w:val="08DA7138"/>
    <w:rsid w:val="0A434999"/>
    <w:rsid w:val="0AF023FF"/>
    <w:rsid w:val="0B786794"/>
    <w:rsid w:val="0B7F5D75"/>
    <w:rsid w:val="0B955598"/>
    <w:rsid w:val="0BD465DB"/>
    <w:rsid w:val="0D1B387B"/>
    <w:rsid w:val="0D442DD2"/>
    <w:rsid w:val="0E19425F"/>
    <w:rsid w:val="0EC71F0D"/>
    <w:rsid w:val="0ED62150"/>
    <w:rsid w:val="0F1467D4"/>
    <w:rsid w:val="106F63B8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7781F8E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E1E31CB"/>
    <w:rsid w:val="1EC65D3D"/>
    <w:rsid w:val="1FC61D6D"/>
    <w:rsid w:val="206550E2"/>
    <w:rsid w:val="20AA2CDD"/>
    <w:rsid w:val="20DB1879"/>
    <w:rsid w:val="21294361"/>
    <w:rsid w:val="21F26E49"/>
    <w:rsid w:val="22266AF2"/>
    <w:rsid w:val="22673393"/>
    <w:rsid w:val="228D4AA9"/>
    <w:rsid w:val="2305495A"/>
    <w:rsid w:val="247D50F0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B5841C1"/>
    <w:rsid w:val="2CBC0CB9"/>
    <w:rsid w:val="2D39592C"/>
    <w:rsid w:val="2D5B3AF4"/>
    <w:rsid w:val="2E011250"/>
    <w:rsid w:val="2E045F3A"/>
    <w:rsid w:val="2E750BE6"/>
    <w:rsid w:val="2F923A19"/>
    <w:rsid w:val="2FE95D01"/>
    <w:rsid w:val="30E107B4"/>
    <w:rsid w:val="310B75DF"/>
    <w:rsid w:val="311E37B6"/>
    <w:rsid w:val="312E1520"/>
    <w:rsid w:val="31464ABB"/>
    <w:rsid w:val="322C5A5F"/>
    <w:rsid w:val="33323549"/>
    <w:rsid w:val="345968B4"/>
    <w:rsid w:val="346C65E7"/>
    <w:rsid w:val="34CE1050"/>
    <w:rsid w:val="35F5085E"/>
    <w:rsid w:val="36617CA1"/>
    <w:rsid w:val="369762AB"/>
    <w:rsid w:val="36CF10AF"/>
    <w:rsid w:val="36D52B69"/>
    <w:rsid w:val="36EF34FF"/>
    <w:rsid w:val="37702892"/>
    <w:rsid w:val="37D01583"/>
    <w:rsid w:val="3848736B"/>
    <w:rsid w:val="3AEF031F"/>
    <w:rsid w:val="3B2C087E"/>
    <w:rsid w:val="3B4E2EEA"/>
    <w:rsid w:val="3B842468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C6AD3"/>
    <w:rsid w:val="41936143"/>
    <w:rsid w:val="44000AFA"/>
    <w:rsid w:val="446077EA"/>
    <w:rsid w:val="44D0671E"/>
    <w:rsid w:val="44D53D34"/>
    <w:rsid w:val="45A656D1"/>
    <w:rsid w:val="47321912"/>
    <w:rsid w:val="483416BA"/>
    <w:rsid w:val="48B85E47"/>
    <w:rsid w:val="49C820BA"/>
    <w:rsid w:val="49CF51F6"/>
    <w:rsid w:val="4A4536BD"/>
    <w:rsid w:val="4AE83A8E"/>
    <w:rsid w:val="4B7F0E9E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244074B"/>
    <w:rsid w:val="530A729F"/>
    <w:rsid w:val="554F7B33"/>
    <w:rsid w:val="555111B5"/>
    <w:rsid w:val="55E97640"/>
    <w:rsid w:val="564F2EB5"/>
    <w:rsid w:val="568630E0"/>
    <w:rsid w:val="57E24C8E"/>
    <w:rsid w:val="57FF75EE"/>
    <w:rsid w:val="58733B38"/>
    <w:rsid w:val="597E2795"/>
    <w:rsid w:val="5A8B33BB"/>
    <w:rsid w:val="5B3C0DE0"/>
    <w:rsid w:val="5B433C96"/>
    <w:rsid w:val="5C583771"/>
    <w:rsid w:val="5D211DB5"/>
    <w:rsid w:val="5D283143"/>
    <w:rsid w:val="5D8365CC"/>
    <w:rsid w:val="5E2F22B0"/>
    <w:rsid w:val="5EBF1885"/>
    <w:rsid w:val="5EDB72B0"/>
    <w:rsid w:val="60A46F85"/>
    <w:rsid w:val="61BB25E6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281F92"/>
    <w:rsid w:val="67C31D26"/>
    <w:rsid w:val="689C49E5"/>
    <w:rsid w:val="694D5CE0"/>
    <w:rsid w:val="6AF50F9A"/>
    <w:rsid w:val="6AF64881"/>
    <w:rsid w:val="6B413622"/>
    <w:rsid w:val="6C7D4B2E"/>
    <w:rsid w:val="6C944351"/>
    <w:rsid w:val="6CA1081C"/>
    <w:rsid w:val="6DBB47E0"/>
    <w:rsid w:val="6E0E1EE1"/>
    <w:rsid w:val="6E7B6E4B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3BF77DA"/>
    <w:rsid w:val="7478715B"/>
    <w:rsid w:val="74EC6556"/>
    <w:rsid w:val="760616F0"/>
    <w:rsid w:val="76426BCC"/>
    <w:rsid w:val="76AF7FDA"/>
    <w:rsid w:val="76B972F8"/>
    <w:rsid w:val="76E01F41"/>
    <w:rsid w:val="77860D3A"/>
    <w:rsid w:val="78232A2D"/>
    <w:rsid w:val="78A82F32"/>
    <w:rsid w:val="7A7430CC"/>
    <w:rsid w:val="7ACF0C4A"/>
    <w:rsid w:val="7BB67714"/>
    <w:rsid w:val="7C5C4760"/>
    <w:rsid w:val="7C6769BB"/>
    <w:rsid w:val="7D8201F6"/>
    <w:rsid w:val="7DDF73F6"/>
    <w:rsid w:val="7E553E43"/>
    <w:rsid w:val="7E9F0934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P R C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2024-07-30T06:58:00Z</cp:lastPrinted>
  <dcterms:created xsi:type="dcterms:W3CDTF">2024-07-23T11:09:00Z</dcterms:created>
  <dcterms:modified xsi:type="dcterms:W3CDTF">2024-07-30T06:58:00Z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D007E6AA536E4DBB853681F757AC3FFD_13</vt:lpwstr>
  </property>
</Properties>
</file>