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B70DB2" w:rsidRDefault="00B70DB2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21484C31" w14:textId="77777777" w:rsidR="00B70DB2" w:rsidRDefault="00181898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地源热泵维护保养工程</w:t>
      </w:r>
    </w:p>
    <w:p w14:paraId="4D89B9D7" w14:textId="77777777" w:rsidR="00B70DB2" w:rsidRDefault="00181898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(CUWD60CS5Y-HC-R1</w:t>
      </w: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机组）</w:t>
      </w:r>
    </w:p>
    <w:p w14:paraId="2E0A6C7E" w14:textId="77777777" w:rsidR="00B70DB2" w:rsidRDefault="00B70DB2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B70DB2" w:rsidRDefault="00B70DB2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B70DB2" w:rsidRDefault="00B70DB2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B70DB2" w:rsidRDefault="00181898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B70DB2" w:rsidRDefault="00B70DB2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B70DB2" w:rsidRDefault="00B70DB2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B70DB2" w:rsidRDefault="00B70DB2">
      <w:pPr>
        <w:spacing w:line="360" w:lineRule="auto"/>
        <w:rPr>
          <w:rFonts w:ascii="仿宋_GB2312" w:hAnsi="仿宋_GB2312" w:cs="仿宋_GB2312"/>
          <w:sz w:val="32"/>
        </w:rPr>
      </w:pPr>
    </w:p>
    <w:p w14:paraId="6C057DA1" w14:textId="77777777" w:rsidR="00B70DB2" w:rsidRDefault="00B70DB2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B70DB2" w:rsidRDefault="00B70DB2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B70DB2" w:rsidRDefault="00B70DB2">
      <w:pPr>
        <w:spacing w:line="360" w:lineRule="auto"/>
        <w:rPr>
          <w:rFonts w:ascii="仿宋_GB2312" w:hAnsi="仿宋_GB2312" w:cs="仿宋_GB2312"/>
          <w:sz w:val="52"/>
        </w:rPr>
      </w:pPr>
    </w:p>
    <w:p w14:paraId="1635800C" w14:textId="77777777" w:rsidR="00B70DB2" w:rsidRDefault="00181898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60A47B40" w14:textId="77777777" w:rsidR="00B70DB2" w:rsidRDefault="00181898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362974D0" w14:textId="77777777" w:rsidR="00B70DB2" w:rsidRDefault="00B70DB2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5CD2788F" w14:textId="77777777" w:rsidR="00B70DB2" w:rsidRDefault="00B70DB2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B70DB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B70DB2" w:rsidRDefault="00181898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B70DB2" w:rsidRDefault="00B70DB2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B70DB2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485E20F4" w14:textId="77777777" w:rsidR="00B70DB2" w:rsidRDefault="00181898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地源热泵维护保养</w:t>
            </w:r>
            <w:r>
              <w:rPr>
                <w:rFonts w:ascii="仿宋_GB2312" w:hint="eastAsia"/>
                <w:b/>
                <w:sz w:val="28"/>
                <w:szCs w:val="28"/>
              </w:rPr>
              <w:t>工程</w:t>
            </w:r>
          </w:p>
          <w:p w14:paraId="08E6D2B5" w14:textId="77777777" w:rsidR="00B70DB2" w:rsidRDefault="00181898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(CUWD60CS5Y-HC-R1</w:t>
            </w:r>
            <w:r>
              <w:rPr>
                <w:rFonts w:ascii="仿宋_GB2312" w:hint="eastAsia"/>
                <w:b/>
                <w:sz w:val="28"/>
                <w:szCs w:val="28"/>
              </w:rPr>
              <w:t>机组）</w:t>
            </w:r>
          </w:p>
        </w:tc>
      </w:tr>
      <w:tr w:rsidR="00B70DB2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B70DB2" w:rsidRDefault="00181898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B70DB2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B70DB2" w:rsidRDefault="00181898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B70DB2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B70DB2" w:rsidRDefault="00181898" w:rsidP="009536F6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项</w:t>
            </w:r>
          </w:p>
        </w:tc>
        <w:tc>
          <w:tcPr>
            <w:tcW w:w="2170" w:type="dxa"/>
            <w:vAlign w:val="center"/>
          </w:tcPr>
          <w:p w14:paraId="2EFEFF24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B70DB2" w:rsidRDefault="00181898" w:rsidP="009536F6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1.45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B70DB2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B70DB2" w:rsidRDefault="00181898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B70DB2" w14:paraId="283A9DB9" w14:textId="77777777">
        <w:trPr>
          <w:trHeight w:hRule="exact" w:val="2007"/>
        </w:trPr>
        <w:tc>
          <w:tcPr>
            <w:tcW w:w="1908" w:type="dxa"/>
            <w:vAlign w:val="center"/>
          </w:tcPr>
          <w:p w14:paraId="50811FF2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20F8CC60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更换冷冻油、制冷剂</w:t>
            </w:r>
          </w:p>
          <w:p w14:paraId="7B1F5668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清洗冷凝器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次</w:t>
            </w:r>
          </w:p>
          <w:p w14:paraId="61FFB802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注意：冷冻油规格为</w:t>
            </w: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20L/</w:t>
            </w: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桶</w:t>
            </w:r>
          </w:p>
          <w:p w14:paraId="41FB67A5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制冷剂规格</w:t>
            </w: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9.5kg/</w:t>
            </w:r>
            <w:r>
              <w:rPr>
                <w:rFonts w:ascii="仿宋_GB2312" w:hAnsi="宋体" w:cs="宋体" w:hint="eastAsia"/>
                <w:b/>
                <w:sz w:val="30"/>
                <w:szCs w:val="30"/>
              </w:rPr>
              <w:t>桶</w:t>
            </w:r>
          </w:p>
        </w:tc>
      </w:tr>
      <w:tr w:rsidR="00B70DB2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B70DB2" w:rsidRDefault="001818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45A21E72" w:rsidR="00B70DB2" w:rsidRDefault="009536F6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77777777" w:rsidR="00B70DB2" w:rsidRDefault="00B70DB2">
      <w:pPr>
        <w:jc w:val="center"/>
      </w:pPr>
    </w:p>
    <w:sectPr w:rsidR="00B70DB2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88675" w14:textId="77777777" w:rsidR="00181898" w:rsidRDefault="00181898">
      <w:r>
        <w:separator/>
      </w:r>
    </w:p>
  </w:endnote>
  <w:endnote w:type="continuationSeparator" w:id="0">
    <w:p w14:paraId="1AC3F5CC" w14:textId="77777777" w:rsidR="00181898" w:rsidRDefault="0018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B70DB2" w:rsidRDefault="00181898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B70DB2" w:rsidRDefault="00B70DB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805DE" w14:textId="77777777" w:rsidR="009536F6" w:rsidRDefault="009536F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02AD4B" w14:textId="77777777" w:rsidR="009536F6" w:rsidRDefault="009536F6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B70DB2" w:rsidRDefault="00181898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9536F6">
      <w:rPr>
        <w:rStyle w:val="ab"/>
        <w:noProof/>
      </w:rPr>
      <w:t>1</w:t>
    </w:r>
    <w:r>
      <w:fldChar w:fldCharType="end"/>
    </w:r>
  </w:p>
  <w:p w14:paraId="0CFC850D" w14:textId="77777777" w:rsidR="00B70DB2" w:rsidRDefault="00B70DB2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BD6E6" w14:textId="77777777" w:rsidR="00181898" w:rsidRDefault="00181898">
      <w:r>
        <w:separator/>
      </w:r>
    </w:p>
  </w:footnote>
  <w:footnote w:type="continuationSeparator" w:id="0">
    <w:p w14:paraId="577EC39D" w14:textId="77777777" w:rsidR="00181898" w:rsidRDefault="00181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4A722" w14:textId="77777777" w:rsidR="009536F6" w:rsidRDefault="009536F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B70DB2" w:rsidRDefault="00B70DB2" w:rsidP="009536F6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69738" w14:textId="77777777" w:rsidR="009536F6" w:rsidRDefault="009536F6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B70DB2" w:rsidRDefault="00B70DB2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1898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C77B2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536F6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70DB2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CF3A69"/>
    <w:rsid w:val="040C7957"/>
    <w:rsid w:val="042F62B6"/>
    <w:rsid w:val="04CC1D57"/>
    <w:rsid w:val="05A14F91"/>
    <w:rsid w:val="05B747B5"/>
    <w:rsid w:val="061E4834"/>
    <w:rsid w:val="06334642"/>
    <w:rsid w:val="0648365F"/>
    <w:rsid w:val="066606B5"/>
    <w:rsid w:val="075E313A"/>
    <w:rsid w:val="077010BF"/>
    <w:rsid w:val="07746E01"/>
    <w:rsid w:val="08803584"/>
    <w:rsid w:val="08DA7138"/>
    <w:rsid w:val="0A434999"/>
    <w:rsid w:val="0AF023FF"/>
    <w:rsid w:val="0B786794"/>
    <w:rsid w:val="0B7F5D75"/>
    <w:rsid w:val="0B955598"/>
    <w:rsid w:val="0BD465DB"/>
    <w:rsid w:val="0D1B387B"/>
    <w:rsid w:val="0D442DD2"/>
    <w:rsid w:val="0E19425F"/>
    <w:rsid w:val="0EC71F0D"/>
    <w:rsid w:val="0F1467D4"/>
    <w:rsid w:val="0F503CB0"/>
    <w:rsid w:val="10D64689"/>
    <w:rsid w:val="126006AE"/>
    <w:rsid w:val="127C4DBC"/>
    <w:rsid w:val="127D7708"/>
    <w:rsid w:val="12CA1FCB"/>
    <w:rsid w:val="137D703E"/>
    <w:rsid w:val="1388163E"/>
    <w:rsid w:val="13BA2040"/>
    <w:rsid w:val="13C407C9"/>
    <w:rsid w:val="14367481"/>
    <w:rsid w:val="144731A8"/>
    <w:rsid w:val="14B7032D"/>
    <w:rsid w:val="152A6D51"/>
    <w:rsid w:val="152F6116"/>
    <w:rsid w:val="153100E0"/>
    <w:rsid w:val="155344FA"/>
    <w:rsid w:val="15E37346"/>
    <w:rsid w:val="165A3666"/>
    <w:rsid w:val="16C55571"/>
    <w:rsid w:val="171C6B6E"/>
    <w:rsid w:val="17606A5A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701B5F"/>
    <w:rsid w:val="1C9553F8"/>
    <w:rsid w:val="1C986C96"/>
    <w:rsid w:val="1C99656B"/>
    <w:rsid w:val="1CC161ED"/>
    <w:rsid w:val="1D1125A5"/>
    <w:rsid w:val="1E1E31CB"/>
    <w:rsid w:val="1EC65D3D"/>
    <w:rsid w:val="1FC61D6D"/>
    <w:rsid w:val="1FE12702"/>
    <w:rsid w:val="206550E2"/>
    <w:rsid w:val="20AA2CDD"/>
    <w:rsid w:val="20D12777"/>
    <w:rsid w:val="20DB1879"/>
    <w:rsid w:val="21294361"/>
    <w:rsid w:val="21F26E49"/>
    <w:rsid w:val="22266AF2"/>
    <w:rsid w:val="22673393"/>
    <w:rsid w:val="2305495A"/>
    <w:rsid w:val="232B2612"/>
    <w:rsid w:val="247D50F0"/>
    <w:rsid w:val="24B77ED6"/>
    <w:rsid w:val="255B2F57"/>
    <w:rsid w:val="257A00AF"/>
    <w:rsid w:val="25D56865"/>
    <w:rsid w:val="26D27249"/>
    <w:rsid w:val="26EA00EF"/>
    <w:rsid w:val="271E5FEA"/>
    <w:rsid w:val="27277595"/>
    <w:rsid w:val="277F117F"/>
    <w:rsid w:val="284101E2"/>
    <w:rsid w:val="28470748"/>
    <w:rsid w:val="29C235A5"/>
    <w:rsid w:val="2A711DEB"/>
    <w:rsid w:val="2B5841C1"/>
    <w:rsid w:val="2CBC0CB9"/>
    <w:rsid w:val="2D39592C"/>
    <w:rsid w:val="2E011250"/>
    <w:rsid w:val="2E045F3A"/>
    <w:rsid w:val="2F923A19"/>
    <w:rsid w:val="2FC35BBF"/>
    <w:rsid w:val="2FE95D01"/>
    <w:rsid w:val="30E107B4"/>
    <w:rsid w:val="311E37B6"/>
    <w:rsid w:val="312E1520"/>
    <w:rsid w:val="31464ABB"/>
    <w:rsid w:val="322C5A5F"/>
    <w:rsid w:val="33323549"/>
    <w:rsid w:val="34CE1050"/>
    <w:rsid w:val="35D46B3A"/>
    <w:rsid w:val="35F5085E"/>
    <w:rsid w:val="36617CA1"/>
    <w:rsid w:val="369762AB"/>
    <w:rsid w:val="36D30B9F"/>
    <w:rsid w:val="36D52B69"/>
    <w:rsid w:val="36EF34FF"/>
    <w:rsid w:val="37702892"/>
    <w:rsid w:val="37D01583"/>
    <w:rsid w:val="3848736B"/>
    <w:rsid w:val="399F120C"/>
    <w:rsid w:val="3A2636DC"/>
    <w:rsid w:val="3AEF031F"/>
    <w:rsid w:val="3B4E2EEA"/>
    <w:rsid w:val="3B814871"/>
    <w:rsid w:val="3B8E367D"/>
    <w:rsid w:val="3B903503"/>
    <w:rsid w:val="3BBF16F2"/>
    <w:rsid w:val="3BDA477E"/>
    <w:rsid w:val="3BDF3B42"/>
    <w:rsid w:val="3C6A5B02"/>
    <w:rsid w:val="3C8A61A4"/>
    <w:rsid w:val="3CCF1E09"/>
    <w:rsid w:val="3D4E71D1"/>
    <w:rsid w:val="3D6B7F55"/>
    <w:rsid w:val="3D913562"/>
    <w:rsid w:val="3D9B618F"/>
    <w:rsid w:val="3DAE5EC2"/>
    <w:rsid w:val="3DC56D68"/>
    <w:rsid w:val="3DCE3E6E"/>
    <w:rsid w:val="3DEC619B"/>
    <w:rsid w:val="3E18158D"/>
    <w:rsid w:val="3E2D328B"/>
    <w:rsid w:val="3E2E7003"/>
    <w:rsid w:val="3E3068D7"/>
    <w:rsid w:val="3E3F6B1A"/>
    <w:rsid w:val="3ED2798E"/>
    <w:rsid w:val="3F0D4E6A"/>
    <w:rsid w:val="3F406FEE"/>
    <w:rsid w:val="3FCC6AD3"/>
    <w:rsid w:val="41936143"/>
    <w:rsid w:val="44000AFA"/>
    <w:rsid w:val="442C5CBF"/>
    <w:rsid w:val="446077EA"/>
    <w:rsid w:val="44D53D34"/>
    <w:rsid w:val="45237196"/>
    <w:rsid w:val="45A656D1"/>
    <w:rsid w:val="46FA5CD4"/>
    <w:rsid w:val="4707219F"/>
    <w:rsid w:val="47321912"/>
    <w:rsid w:val="483416BA"/>
    <w:rsid w:val="48A51C70"/>
    <w:rsid w:val="48B85E47"/>
    <w:rsid w:val="49A87C69"/>
    <w:rsid w:val="49C820BA"/>
    <w:rsid w:val="4A4536BD"/>
    <w:rsid w:val="4AE83A8E"/>
    <w:rsid w:val="4B7F0E9E"/>
    <w:rsid w:val="4BB13F03"/>
    <w:rsid w:val="4CD66B25"/>
    <w:rsid w:val="4CEE0089"/>
    <w:rsid w:val="4D043409"/>
    <w:rsid w:val="4D9C1893"/>
    <w:rsid w:val="4DA1334D"/>
    <w:rsid w:val="4DA22C22"/>
    <w:rsid w:val="4EF86F9D"/>
    <w:rsid w:val="4EFF657E"/>
    <w:rsid w:val="4F8847C5"/>
    <w:rsid w:val="4F9547EC"/>
    <w:rsid w:val="4F9B1E14"/>
    <w:rsid w:val="501A61F2"/>
    <w:rsid w:val="50F15F01"/>
    <w:rsid w:val="512247A5"/>
    <w:rsid w:val="5244074B"/>
    <w:rsid w:val="530A729F"/>
    <w:rsid w:val="5345477B"/>
    <w:rsid w:val="553625CD"/>
    <w:rsid w:val="554F7B33"/>
    <w:rsid w:val="555111B5"/>
    <w:rsid w:val="55760C1C"/>
    <w:rsid w:val="55E97640"/>
    <w:rsid w:val="564F2EB5"/>
    <w:rsid w:val="569021B1"/>
    <w:rsid w:val="57E24C8E"/>
    <w:rsid w:val="57FF75EE"/>
    <w:rsid w:val="58733B38"/>
    <w:rsid w:val="597E2795"/>
    <w:rsid w:val="5A56726E"/>
    <w:rsid w:val="5A8B33BB"/>
    <w:rsid w:val="5AF251E8"/>
    <w:rsid w:val="5B433C96"/>
    <w:rsid w:val="5C583771"/>
    <w:rsid w:val="5D211DB5"/>
    <w:rsid w:val="5D283143"/>
    <w:rsid w:val="5D8365CC"/>
    <w:rsid w:val="5E2F22B0"/>
    <w:rsid w:val="5EBF1885"/>
    <w:rsid w:val="5EDB72B0"/>
    <w:rsid w:val="60A46F85"/>
    <w:rsid w:val="60E03D35"/>
    <w:rsid w:val="61BB25E6"/>
    <w:rsid w:val="63BC45E5"/>
    <w:rsid w:val="63C65464"/>
    <w:rsid w:val="63C94F54"/>
    <w:rsid w:val="64237D42"/>
    <w:rsid w:val="65515894"/>
    <w:rsid w:val="655A40B6"/>
    <w:rsid w:val="65DF45BB"/>
    <w:rsid w:val="666B22F3"/>
    <w:rsid w:val="669435F8"/>
    <w:rsid w:val="66D63C10"/>
    <w:rsid w:val="66F81DD8"/>
    <w:rsid w:val="67281F92"/>
    <w:rsid w:val="689C49E5"/>
    <w:rsid w:val="694D5CE0"/>
    <w:rsid w:val="6A042842"/>
    <w:rsid w:val="6AF50F9A"/>
    <w:rsid w:val="6AF64881"/>
    <w:rsid w:val="6B413622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6224EC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2950C8"/>
    <w:rsid w:val="73335F46"/>
    <w:rsid w:val="739B4217"/>
    <w:rsid w:val="73AB01D2"/>
    <w:rsid w:val="73C92407"/>
    <w:rsid w:val="7478715B"/>
    <w:rsid w:val="74EC6556"/>
    <w:rsid w:val="753352D6"/>
    <w:rsid w:val="760616F0"/>
    <w:rsid w:val="76426BCC"/>
    <w:rsid w:val="76AF7FDA"/>
    <w:rsid w:val="76E01F41"/>
    <w:rsid w:val="77071BC4"/>
    <w:rsid w:val="77860D3A"/>
    <w:rsid w:val="77A92C7B"/>
    <w:rsid w:val="78232A2D"/>
    <w:rsid w:val="78A82F32"/>
    <w:rsid w:val="7ACF0C4A"/>
    <w:rsid w:val="7B71585E"/>
    <w:rsid w:val="7BB67714"/>
    <w:rsid w:val="7C5C4760"/>
    <w:rsid w:val="7D8201F6"/>
    <w:rsid w:val="7DDF73F6"/>
    <w:rsid w:val="7E2117BD"/>
    <w:rsid w:val="7E3D754B"/>
    <w:rsid w:val="7E553E43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>P R C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13</cp:revision>
  <cp:lastPrinted>2024-07-30T06:57:00Z</cp:lastPrinted>
  <dcterms:created xsi:type="dcterms:W3CDTF">2024-07-23T11:09:00Z</dcterms:created>
  <dcterms:modified xsi:type="dcterms:W3CDTF">2024-07-30T06:57:00Z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8C789513BC8D4345B19F6D1AF5ED3DD7_13</vt:lpwstr>
  </property>
</Properties>
</file>